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33F" w:rsidRPr="00BB1B65" w:rsidRDefault="0035633F" w:rsidP="00A87544">
      <w:pPr>
        <w:jc w:val="center"/>
        <w:rPr>
          <w:sz w:val="28"/>
          <w:szCs w:val="28"/>
        </w:rPr>
      </w:pPr>
      <w:r w:rsidRPr="00BB1B65">
        <w:rPr>
          <w:sz w:val="28"/>
          <w:szCs w:val="28"/>
        </w:rPr>
        <w:t>МИНОБРНАУКИ РОССИИ</w:t>
      </w:r>
    </w:p>
    <w:p w:rsidR="0035633F" w:rsidRPr="00BB1B65" w:rsidRDefault="0035633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5633F" w:rsidRPr="00BB1B65" w:rsidRDefault="0035633F" w:rsidP="00A87544">
      <w:pPr>
        <w:jc w:val="center"/>
        <w:rPr>
          <w:b/>
          <w:sz w:val="28"/>
          <w:szCs w:val="28"/>
        </w:rPr>
      </w:pPr>
      <w:r w:rsidRPr="00BB1B65">
        <w:rPr>
          <w:b/>
          <w:sz w:val="28"/>
          <w:szCs w:val="28"/>
        </w:rPr>
        <w:t>«Гжельский государственный университет»</w:t>
      </w:r>
    </w:p>
    <w:p w:rsidR="0035633F" w:rsidRPr="00BB1B65" w:rsidRDefault="0035633F" w:rsidP="00A87544">
      <w:pPr>
        <w:jc w:val="center"/>
        <w:rPr>
          <w:sz w:val="28"/>
          <w:szCs w:val="28"/>
        </w:rPr>
      </w:pPr>
      <w:r w:rsidRPr="00BB1B65">
        <w:rPr>
          <w:sz w:val="28"/>
          <w:szCs w:val="28"/>
        </w:rPr>
        <w:t>(ГГУ)</w:t>
      </w:r>
    </w:p>
    <w:p w:rsidR="0035633F" w:rsidRPr="00BB1B65" w:rsidRDefault="0035633F" w:rsidP="00A87544">
      <w:pPr>
        <w:rPr>
          <w:sz w:val="28"/>
          <w:szCs w:val="28"/>
        </w:rPr>
      </w:pPr>
    </w:p>
    <w:p w:rsidR="0035633F" w:rsidRPr="00BB1B65" w:rsidRDefault="0035633F" w:rsidP="00A87544">
      <w:pPr>
        <w:pStyle w:val="Style15"/>
        <w:tabs>
          <w:tab w:val="left" w:leader="underscore" w:pos="9760"/>
        </w:tabs>
        <w:spacing w:line="360" w:lineRule="auto"/>
        <w:rPr>
          <w:rStyle w:val="FontStyle53"/>
          <w:bCs/>
          <w:sz w:val="28"/>
          <w:szCs w:val="28"/>
        </w:rPr>
      </w:pPr>
    </w:p>
    <w:p w:rsidR="0035633F" w:rsidRPr="00BB1B65" w:rsidRDefault="0035633F" w:rsidP="00A87544">
      <w:pPr>
        <w:pStyle w:val="Style15"/>
        <w:tabs>
          <w:tab w:val="left" w:leader="underscore" w:pos="9760"/>
        </w:tabs>
        <w:spacing w:line="360" w:lineRule="auto"/>
        <w:rPr>
          <w:rStyle w:val="FontStyle53"/>
          <w:bCs/>
          <w:sz w:val="28"/>
          <w:szCs w:val="28"/>
        </w:rPr>
      </w:pPr>
    </w:p>
    <w:p w:rsidR="0035633F" w:rsidRPr="00BB1B65" w:rsidRDefault="0035633F" w:rsidP="00A87544">
      <w:pPr>
        <w:pStyle w:val="Style15"/>
        <w:tabs>
          <w:tab w:val="left" w:leader="underscore" w:pos="9760"/>
        </w:tabs>
        <w:spacing w:line="360" w:lineRule="auto"/>
        <w:rPr>
          <w:rStyle w:val="FontStyle53"/>
          <w:bCs/>
          <w:sz w:val="28"/>
          <w:szCs w:val="28"/>
        </w:rPr>
      </w:pPr>
    </w:p>
    <w:p w:rsidR="0035633F" w:rsidRPr="00BB1B65" w:rsidRDefault="0035633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35633F" w:rsidRPr="00BB1B65" w:rsidRDefault="0035633F" w:rsidP="00A87544">
      <w:pPr>
        <w:tabs>
          <w:tab w:val="left" w:pos="680"/>
          <w:tab w:val="left" w:pos="851"/>
          <w:tab w:val="left" w:pos="6240"/>
        </w:tabs>
        <w:rPr>
          <w:noProof/>
          <w:sz w:val="28"/>
          <w:szCs w:val="28"/>
        </w:rPr>
      </w:pPr>
      <w:r w:rsidRPr="00BB1B65">
        <w:rPr>
          <w:noProof/>
          <w:sz w:val="28"/>
          <w:szCs w:val="28"/>
        </w:rPr>
        <w:tab/>
      </w:r>
    </w:p>
    <w:p w:rsidR="0035633F" w:rsidRPr="00BB1B65" w:rsidRDefault="0035633F" w:rsidP="00A87544">
      <w:pPr>
        <w:tabs>
          <w:tab w:val="left" w:pos="680"/>
          <w:tab w:val="left" w:pos="851"/>
          <w:tab w:val="left" w:pos="6240"/>
        </w:tabs>
        <w:rPr>
          <w:noProof/>
          <w:sz w:val="28"/>
          <w:szCs w:val="28"/>
        </w:rPr>
      </w:pPr>
    </w:p>
    <w:p w:rsidR="0035633F" w:rsidRPr="00BB1B65" w:rsidRDefault="0035633F" w:rsidP="00A87544">
      <w:pPr>
        <w:tabs>
          <w:tab w:val="left" w:pos="680"/>
          <w:tab w:val="left" w:pos="851"/>
          <w:tab w:val="left" w:pos="6240"/>
        </w:tabs>
        <w:rPr>
          <w:sz w:val="28"/>
          <w:szCs w:val="28"/>
        </w:rPr>
      </w:pPr>
    </w:p>
    <w:p w:rsidR="0035633F" w:rsidRPr="00BB1B65" w:rsidRDefault="0035633F" w:rsidP="00A87544">
      <w:pPr>
        <w:pStyle w:val="Style11"/>
        <w:widowControl/>
        <w:rPr>
          <w:bCs/>
          <w:sz w:val="28"/>
          <w:szCs w:val="28"/>
          <w:u w:val="single"/>
        </w:rPr>
      </w:pPr>
      <w:r w:rsidRPr="00BB1B65">
        <w:rPr>
          <w:bCs/>
          <w:sz w:val="28"/>
          <w:szCs w:val="28"/>
          <w:u w:val="single"/>
        </w:rPr>
        <w:t>Рабочая программа дисциплины</w:t>
      </w:r>
    </w:p>
    <w:p w:rsidR="0035633F" w:rsidRPr="00BB1B65" w:rsidRDefault="0035633F" w:rsidP="00A87544">
      <w:pPr>
        <w:tabs>
          <w:tab w:val="left" w:pos="680"/>
          <w:tab w:val="left" w:pos="851"/>
        </w:tabs>
        <w:jc w:val="center"/>
        <w:rPr>
          <w:sz w:val="28"/>
          <w:szCs w:val="28"/>
        </w:rPr>
      </w:pPr>
    </w:p>
    <w:p w:rsidR="0035633F" w:rsidRPr="00BB1B65" w:rsidRDefault="0035633F" w:rsidP="00A87544">
      <w:pPr>
        <w:tabs>
          <w:tab w:val="left" w:pos="680"/>
          <w:tab w:val="left" w:pos="851"/>
        </w:tabs>
        <w:jc w:val="center"/>
        <w:rPr>
          <w:b/>
          <w:sz w:val="28"/>
          <w:szCs w:val="28"/>
        </w:rPr>
      </w:pPr>
      <w:r>
        <w:rPr>
          <w:b/>
          <w:sz w:val="28"/>
          <w:szCs w:val="28"/>
        </w:rPr>
        <w:t>Тренинг делового общения</w:t>
      </w:r>
    </w:p>
    <w:p w:rsidR="0035633F" w:rsidRPr="00BB1B65" w:rsidRDefault="0035633F" w:rsidP="00A87544">
      <w:pPr>
        <w:pStyle w:val="Style15"/>
        <w:tabs>
          <w:tab w:val="left" w:leader="underscore" w:pos="9856"/>
        </w:tabs>
        <w:ind w:firstLine="720"/>
        <w:rPr>
          <w:rStyle w:val="FontStyle53"/>
          <w:bCs/>
          <w:sz w:val="28"/>
          <w:szCs w:val="28"/>
        </w:rPr>
      </w:pPr>
    </w:p>
    <w:p w:rsidR="0035633F" w:rsidRPr="00BB1B65" w:rsidRDefault="0035633F" w:rsidP="00057CBB">
      <w:pPr>
        <w:pStyle w:val="Style12"/>
        <w:spacing w:line="240" w:lineRule="auto"/>
        <w:rPr>
          <w:rStyle w:val="FontStyle60"/>
          <w:sz w:val="28"/>
          <w:szCs w:val="28"/>
          <w:vertAlign w:val="superscript"/>
        </w:rPr>
      </w:pPr>
    </w:p>
    <w:p w:rsidR="0035633F" w:rsidRPr="00BB1B65" w:rsidRDefault="0035633F" w:rsidP="00A87544">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35633F" w:rsidRPr="00BB1B65">
        <w:trPr>
          <w:trHeight w:val="409"/>
        </w:trPr>
        <w:tc>
          <w:tcPr>
            <w:tcW w:w="3646" w:type="dxa"/>
          </w:tcPr>
          <w:p w:rsidR="0035633F" w:rsidRPr="00BB1B65" w:rsidRDefault="0035633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5633F" w:rsidRPr="00BB1B65" w:rsidRDefault="0035633F" w:rsidP="00E57469">
            <w:pPr>
              <w:rPr>
                <w:rStyle w:val="FontStyle53"/>
                <w:b w:val="0"/>
                <w:color w:val="000000"/>
                <w:sz w:val="28"/>
                <w:szCs w:val="28"/>
              </w:rPr>
            </w:pPr>
            <w:r>
              <w:rPr>
                <w:sz w:val="28"/>
                <w:szCs w:val="28"/>
              </w:rPr>
              <w:t>38.03.02Менеджмент</w:t>
            </w:r>
          </w:p>
        </w:tc>
      </w:tr>
      <w:tr w:rsidR="0035633F" w:rsidRPr="00BB1B65">
        <w:trPr>
          <w:trHeight w:val="402"/>
        </w:trPr>
        <w:tc>
          <w:tcPr>
            <w:tcW w:w="3646" w:type="dxa"/>
          </w:tcPr>
          <w:p w:rsidR="0035633F" w:rsidRPr="00BB1B65" w:rsidRDefault="0035633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5633F" w:rsidRPr="00BB1B65" w:rsidRDefault="0035633F" w:rsidP="00E57469">
            <w:pPr>
              <w:jc w:val="both"/>
              <w:rPr>
                <w:rStyle w:val="FontStyle53"/>
                <w:b w:val="0"/>
                <w:sz w:val="28"/>
                <w:szCs w:val="28"/>
              </w:rPr>
            </w:pPr>
            <w:r>
              <w:rPr>
                <w:rStyle w:val="FontStyle53"/>
                <w:b w:val="0"/>
                <w:sz w:val="28"/>
                <w:szCs w:val="28"/>
              </w:rPr>
              <w:t>Организационно-управленческая деятельность с сфере предпринимательства</w:t>
            </w:r>
          </w:p>
        </w:tc>
      </w:tr>
      <w:tr w:rsidR="0035633F" w:rsidRPr="00BB1B65">
        <w:tc>
          <w:tcPr>
            <w:tcW w:w="3646" w:type="dxa"/>
          </w:tcPr>
          <w:p w:rsidR="0035633F" w:rsidRPr="00BB1B65" w:rsidRDefault="0035633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5633F" w:rsidRPr="00BB1B65" w:rsidRDefault="0035633F" w:rsidP="00A87544">
            <w:pPr>
              <w:pStyle w:val="Style15"/>
              <w:tabs>
                <w:tab w:val="left" w:leader="underscore" w:pos="9768"/>
              </w:tabs>
              <w:jc w:val="center"/>
              <w:rPr>
                <w:rStyle w:val="FontStyle53"/>
                <w:b w:val="0"/>
                <w:bCs/>
                <w:sz w:val="28"/>
                <w:szCs w:val="28"/>
              </w:rPr>
            </w:pPr>
          </w:p>
        </w:tc>
      </w:tr>
      <w:tr w:rsidR="0035633F" w:rsidRPr="00BB1B65">
        <w:tc>
          <w:tcPr>
            <w:tcW w:w="3646" w:type="dxa"/>
          </w:tcPr>
          <w:p w:rsidR="0035633F" w:rsidRPr="00BB1B65" w:rsidRDefault="0035633F" w:rsidP="00A87544">
            <w:pPr>
              <w:pStyle w:val="Style15"/>
              <w:tabs>
                <w:tab w:val="left" w:leader="underscore" w:pos="9768"/>
              </w:tabs>
              <w:jc w:val="left"/>
              <w:rPr>
                <w:rStyle w:val="FontStyle53"/>
                <w:b w:val="0"/>
                <w:bCs/>
                <w:i/>
                <w:sz w:val="28"/>
                <w:szCs w:val="28"/>
              </w:rPr>
            </w:pPr>
          </w:p>
          <w:p w:rsidR="0035633F" w:rsidRPr="00BB1B65" w:rsidRDefault="0035633F" w:rsidP="00A87544">
            <w:pPr>
              <w:pStyle w:val="Style15"/>
              <w:tabs>
                <w:tab w:val="left" w:leader="underscore" w:pos="9768"/>
              </w:tabs>
              <w:jc w:val="left"/>
              <w:rPr>
                <w:rStyle w:val="FontStyle53"/>
                <w:b w:val="0"/>
                <w:bCs/>
                <w:i/>
                <w:sz w:val="28"/>
                <w:szCs w:val="28"/>
              </w:rPr>
            </w:pPr>
          </w:p>
          <w:p w:rsidR="0035633F" w:rsidRPr="00BB1B65" w:rsidRDefault="0035633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5633F" w:rsidRPr="00BB1B65" w:rsidRDefault="0035633F" w:rsidP="00A87544">
            <w:pPr>
              <w:pStyle w:val="Style15"/>
              <w:tabs>
                <w:tab w:val="left" w:leader="underscore" w:pos="9768"/>
              </w:tabs>
              <w:rPr>
                <w:rStyle w:val="FontStyle53"/>
                <w:b w:val="0"/>
                <w:bCs/>
                <w:sz w:val="28"/>
                <w:szCs w:val="28"/>
              </w:rPr>
            </w:pPr>
          </w:p>
          <w:p w:rsidR="0035633F" w:rsidRPr="00BB1B65" w:rsidRDefault="0035633F" w:rsidP="00A87544">
            <w:pPr>
              <w:pStyle w:val="Style15"/>
              <w:tabs>
                <w:tab w:val="left" w:leader="underscore" w:pos="9768"/>
              </w:tabs>
              <w:rPr>
                <w:rStyle w:val="FontStyle53"/>
                <w:b w:val="0"/>
                <w:bCs/>
                <w:sz w:val="28"/>
                <w:szCs w:val="28"/>
              </w:rPr>
            </w:pPr>
          </w:p>
          <w:p w:rsidR="0035633F" w:rsidRPr="00BB1B65" w:rsidRDefault="0035633F"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5633F" w:rsidRPr="00BB1B65" w:rsidRDefault="0035633F" w:rsidP="00A87544">
      <w:pPr>
        <w:pStyle w:val="Style15"/>
        <w:tabs>
          <w:tab w:val="left" w:leader="underscore" w:pos="9768"/>
        </w:tabs>
        <w:jc w:val="center"/>
        <w:rPr>
          <w:rStyle w:val="FontStyle53"/>
          <w:bCs/>
          <w:sz w:val="28"/>
          <w:szCs w:val="28"/>
        </w:rPr>
      </w:pPr>
    </w:p>
    <w:p w:rsidR="0035633F" w:rsidRPr="00BB1B65" w:rsidRDefault="0035633F" w:rsidP="00A87544">
      <w:pPr>
        <w:pStyle w:val="Style15"/>
        <w:tabs>
          <w:tab w:val="left" w:leader="underscore" w:pos="9768"/>
        </w:tabs>
        <w:jc w:val="center"/>
        <w:rPr>
          <w:rStyle w:val="FontStyle53"/>
          <w:bCs/>
          <w:sz w:val="28"/>
          <w:szCs w:val="28"/>
        </w:rPr>
      </w:pPr>
    </w:p>
    <w:p w:rsidR="0035633F" w:rsidRPr="00BB1B65" w:rsidRDefault="0035633F" w:rsidP="00A87544">
      <w:pPr>
        <w:pStyle w:val="Style15"/>
        <w:tabs>
          <w:tab w:val="left" w:leader="underscore" w:pos="9768"/>
        </w:tabs>
        <w:jc w:val="center"/>
        <w:rPr>
          <w:rStyle w:val="FontStyle53"/>
          <w:bCs/>
          <w:sz w:val="28"/>
          <w:szCs w:val="28"/>
        </w:rPr>
      </w:pPr>
    </w:p>
    <w:p w:rsidR="0035633F" w:rsidRDefault="0035633F" w:rsidP="00A87544">
      <w:pPr>
        <w:pStyle w:val="Style15"/>
        <w:tabs>
          <w:tab w:val="left" w:leader="underscore" w:pos="9768"/>
        </w:tabs>
        <w:rPr>
          <w:rStyle w:val="FontStyle53"/>
          <w:bCs/>
          <w:sz w:val="28"/>
          <w:szCs w:val="28"/>
        </w:rPr>
      </w:pPr>
    </w:p>
    <w:p w:rsidR="0035633F" w:rsidRDefault="0035633F" w:rsidP="00A87544">
      <w:pPr>
        <w:pStyle w:val="Style15"/>
        <w:tabs>
          <w:tab w:val="left" w:leader="underscore" w:pos="9768"/>
        </w:tabs>
        <w:rPr>
          <w:rStyle w:val="FontStyle53"/>
          <w:bCs/>
          <w:sz w:val="28"/>
          <w:szCs w:val="28"/>
        </w:rPr>
      </w:pPr>
    </w:p>
    <w:p w:rsidR="0035633F" w:rsidRDefault="0035633F" w:rsidP="00A87544">
      <w:pPr>
        <w:pStyle w:val="Style15"/>
        <w:tabs>
          <w:tab w:val="left" w:leader="underscore" w:pos="9768"/>
        </w:tabs>
        <w:rPr>
          <w:rStyle w:val="FontStyle53"/>
          <w:bCs/>
          <w:sz w:val="28"/>
          <w:szCs w:val="28"/>
        </w:rPr>
      </w:pPr>
    </w:p>
    <w:p w:rsidR="0035633F" w:rsidRDefault="0035633F" w:rsidP="00A87544">
      <w:pPr>
        <w:pStyle w:val="Style15"/>
        <w:tabs>
          <w:tab w:val="left" w:leader="underscore" w:pos="9768"/>
        </w:tabs>
        <w:rPr>
          <w:rStyle w:val="FontStyle53"/>
          <w:bCs/>
          <w:sz w:val="28"/>
          <w:szCs w:val="28"/>
        </w:rPr>
      </w:pPr>
    </w:p>
    <w:p w:rsidR="0035633F" w:rsidRDefault="0035633F" w:rsidP="00A87544">
      <w:pPr>
        <w:pStyle w:val="Style15"/>
        <w:tabs>
          <w:tab w:val="left" w:leader="underscore" w:pos="9768"/>
        </w:tabs>
        <w:rPr>
          <w:rStyle w:val="FontStyle53"/>
          <w:bCs/>
          <w:sz w:val="28"/>
          <w:szCs w:val="28"/>
        </w:rPr>
      </w:pPr>
    </w:p>
    <w:p w:rsidR="0035633F" w:rsidRPr="00BB1B65" w:rsidRDefault="0035633F" w:rsidP="00A87544">
      <w:pPr>
        <w:pStyle w:val="Style15"/>
        <w:tabs>
          <w:tab w:val="left" w:leader="underscore" w:pos="9768"/>
        </w:tabs>
        <w:rPr>
          <w:rStyle w:val="FontStyle53"/>
          <w:bCs/>
          <w:sz w:val="28"/>
          <w:szCs w:val="28"/>
        </w:rPr>
      </w:pPr>
    </w:p>
    <w:p w:rsidR="0035633F" w:rsidRPr="00BB1B65" w:rsidRDefault="0035633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5633F" w:rsidRPr="00780A53" w:rsidRDefault="0035633F"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35633F" w:rsidRDefault="0035633F" w:rsidP="00A87544">
      <w:pPr>
        <w:tabs>
          <w:tab w:val="left" w:pos="680"/>
          <w:tab w:val="left" w:pos="851"/>
        </w:tabs>
        <w:jc w:val="both"/>
      </w:pPr>
      <w:r w:rsidRPr="00DC11F5">
        <w:tab/>
      </w:r>
    </w:p>
    <w:p w:rsidR="0035633F" w:rsidRDefault="0035633F" w:rsidP="00A87544">
      <w:pPr>
        <w:tabs>
          <w:tab w:val="left" w:pos="680"/>
          <w:tab w:val="left" w:pos="851"/>
        </w:tabs>
        <w:jc w:val="both"/>
      </w:pPr>
    </w:p>
    <w:p w:rsidR="0035633F" w:rsidRDefault="0035633F" w:rsidP="00A87544">
      <w:pPr>
        <w:tabs>
          <w:tab w:val="left" w:pos="680"/>
          <w:tab w:val="left" w:pos="851"/>
        </w:tabs>
        <w:jc w:val="both"/>
      </w:pPr>
    </w:p>
    <w:p w:rsidR="0035633F" w:rsidRPr="00DC11F5" w:rsidRDefault="0035633F" w:rsidP="00BE57FE">
      <w:pPr>
        <w:tabs>
          <w:tab w:val="left" w:pos="680"/>
          <w:tab w:val="left" w:pos="851"/>
        </w:tabs>
        <w:ind w:firstLine="709"/>
        <w:jc w:val="both"/>
        <w:rPr>
          <w:b/>
        </w:rPr>
      </w:pPr>
      <w:r w:rsidRPr="00DC11F5">
        <w:t>Рабочая программа дисциплины «</w:t>
      </w:r>
      <w:r>
        <w:t>Тренинг делового общения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.02Менеджмент</w:t>
      </w:r>
      <w:r w:rsidRPr="00DC11F5">
        <w:t>.</w:t>
      </w:r>
    </w:p>
    <w:p w:rsidR="0035633F" w:rsidRDefault="0035633F" w:rsidP="00A87544">
      <w:pPr>
        <w:ind w:firstLine="709"/>
        <w:jc w:val="both"/>
      </w:pPr>
      <w:r w:rsidRPr="00DC11F5">
        <w:t>Дисциплина относится к</w:t>
      </w:r>
      <w:r>
        <w:t>факультативным дисциплинамучебного плана.</w:t>
      </w:r>
    </w:p>
    <w:p w:rsidR="0035633F" w:rsidRDefault="0035633F" w:rsidP="00901E36">
      <w:pPr>
        <w:pStyle w:val="Style15"/>
        <w:tabs>
          <w:tab w:val="left" w:leader="underscore" w:pos="9856"/>
        </w:tabs>
        <w:ind w:firstLine="709"/>
      </w:pPr>
      <w:r>
        <w:t>Практическая подготовка реализуется на основе:</w:t>
      </w:r>
    </w:p>
    <w:p w:rsidR="0035633F" w:rsidRDefault="0035633F" w:rsidP="00901E36">
      <w:pPr>
        <w:pStyle w:val="Style15"/>
        <w:tabs>
          <w:tab w:val="left" w:leader="underscore" w:pos="9856"/>
        </w:tabs>
        <w:ind w:firstLine="709"/>
      </w:pPr>
      <w:r>
        <w:t xml:space="preserve">- профессионального стандарта [код </w:t>
      </w:r>
      <w:r w:rsidRPr="00DC25F4">
        <w:t>07.003</w:t>
      </w:r>
      <w:r>
        <w:t xml:space="preserve"> «</w:t>
      </w:r>
      <w:r w:rsidRPr="008C0A06">
        <w:rPr>
          <w:bCs/>
        </w:rPr>
        <w:t>Специалист по управлению персоналом</w:t>
      </w:r>
      <w:r>
        <w:t xml:space="preserve">». Обобщенная трудовая функция: </w:t>
      </w:r>
      <w:r w:rsidRPr="00DC25F4">
        <w:t>Деятельность по оценке и аттестации персонала С/6</w:t>
      </w:r>
      <w:r>
        <w:t>, д</w:t>
      </w:r>
      <w:r w:rsidRPr="00DC25F4">
        <w:t>еятельность по развитию персонала D/6</w:t>
      </w:r>
      <w:r>
        <w:t xml:space="preserve">]; </w:t>
      </w:r>
    </w:p>
    <w:p w:rsidR="0035633F" w:rsidRDefault="0035633F" w:rsidP="00901E36">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35633F" w:rsidRDefault="0035633F" w:rsidP="00901E36">
      <w:pPr>
        <w:pStyle w:val="Style15"/>
        <w:tabs>
          <w:tab w:val="left" w:leader="underscore" w:pos="9856"/>
        </w:tabs>
        <w:ind w:firstLine="709"/>
      </w:pPr>
    </w:p>
    <w:p w:rsidR="0035633F" w:rsidRDefault="0035633F" w:rsidP="00901E36">
      <w:pPr>
        <w:ind w:firstLine="709"/>
        <w:jc w:val="both"/>
        <w:rPr>
          <w:bCs/>
        </w:rPr>
      </w:pPr>
    </w:p>
    <w:p w:rsidR="0035633F" w:rsidRPr="008D42EE" w:rsidRDefault="0035633F" w:rsidP="00901E36">
      <w:pPr>
        <w:ind w:firstLine="709"/>
        <w:jc w:val="both"/>
        <w:rPr>
          <w:bCs/>
        </w:rPr>
      </w:pPr>
      <w:r w:rsidRPr="008D42E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42EE">
          <w:rPr>
            <w:bCs/>
          </w:rPr>
          <w:t>2014 г</w:t>
        </w:r>
      </w:smartTag>
      <w:r w:rsidRPr="008D42EE">
        <w:rPr>
          <w:bCs/>
        </w:rPr>
        <w:t xml:space="preserve">. </w:t>
      </w:r>
      <w:r>
        <w:rPr>
          <w:bCs/>
        </w:rPr>
        <w:t>№</w:t>
      </w:r>
      <w:r w:rsidRPr="008D42EE">
        <w:rPr>
          <w:bCs/>
        </w:rPr>
        <w:t>АК-44/05вн).</w:t>
      </w:r>
    </w:p>
    <w:p w:rsidR="0035633F" w:rsidRPr="00DC11F5" w:rsidRDefault="0035633F" w:rsidP="00901E36">
      <w:pPr>
        <w:jc w:val="both"/>
      </w:pPr>
      <w:r w:rsidRPr="008D42E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5633F" w:rsidRPr="00DC11F5" w:rsidRDefault="0035633F" w:rsidP="00A87544">
      <w:pPr>
        <w:ind w:firstLine="709"/>
        <w:jc w:val="both"/>
      </w:pPr>
    </w:p>
    <w:p w:rsidR="0035633F" w:rsidRPr="00DC11F5" w:rsidRDefault="0035633F" w:rsidP="00A87544">
      <w:pPr>
        <w:ind w:firstLine="709"/>
        <w:jc w:val="both"/>
      </w:pPr>
    </w:p>
    <w:p w:rsidR="0035633F" w:rsidRPr="00DC11F5" w:rsidRDefault="0035633F" w:rsidP="00A87544">
      <w:pPr>
        <w:ind w:firstLine="709"/>
        <w:jc w:val="both"/>
      </w:pPr>
    </w:p>
    <w:p w:rsidR="0035633F" w:rsidRPr="00DC11F5" w:rsidRDefault="0035633F" w:rsidP="00A87544">
      <w:pPr>
        <w:jc w:val="both"/>
      </w:pPr>
    </w:p>
    <w:p w:rsidR="0035633F" w:rsidRPr="00DC11F5" w:rsidRDefault="0035633F" w:rsidP="00A87544"/>
    <w:p w:rsidR="0035633F" w:rsidRPr="00DC11F5" w:rsidRDefault="0035633F" w:rsidP="00A87544"/>
    <w:p w:rsidR="0035633F" w:rsidRPr="00DC11F5" w:rsidRDefault="0035633F" w:rsidP="00D00133">
      <w:pPr>
        <w:autoSpaceDE w:val="0"/>
        <w:autoSpaceDN w:val="0"/>
        <w:adjustRightInd w:val="0"/>
        <w:jc w:val="center"/>
      </w:pPr>
    </w:p>
    <w:p w:rsidR="0035633F" w:rsidRPr="00DC11F5" w:rsidRDefault="0035633F" w:rsidP="00D00133">
      <w:pPr>
        <w:autoSpaceDE w:val="0"/>
        <w:autoSpaceDN w:val="0"/>
        <w:adjustRightInd w:val="0"/>
        <w:jc w:val="center"/>
      </w:pPr>
    </w:p>
    <w:p w:rsidR="0035633F" w:rsidRPr="00DC11F5" w:rsidRDefault="0035633F" w:rsidP="00D00133">
      <w:pPr>
        <w:autoSpaceDE w:val="0"/>
        <w:autoSpaceDN w:val="0"/>
        <w:adjustRightInd w:val="0"/>
        <w:jc w:val="center"/>
      </w:pPr>
    </w:p>
    <w:p w:rsidR="0035633F" w:rsidRPr="00DC11F5" w:rsidRDefault="0035633F" w:rsidP="00D00133">
      <w:pPr>
        <w:autoSpaceDE w:val="0"/>
        <w:autoSpaceDN w:val="0"/>
        <w:adjustRightInd w:val="0"/>
        <w:ind w:firstLine="709"/>
        <w:jc w:val="both"/>
      </w:pPr>
    </w:p>
    <w:p w:rsidR="0035633F" w:rsidRPr="00DC11F5" w:rsidRDefault="0035633F" w:rsidP="00D00133">
      <w:pPr>
        <w:autoSpaceDE w:val="0"/>
        <w:autoSpaceDN w:val="0"/>
        <w:adjustRightInd w:val="0"/>
        <w:ind w:firstLine="709"/>
        <w:jc w:val="both"/>
      </w:pPr>
    </w:p>
    <w:p w:rsidR="0035633F" w:rsidRPr="00DC11F5" w:rsidRDefault="0035633F" w:rsidP="00D00133">
      <w:pPr>
        <w:autoSpaceDE w:val="0"/>
        <w:autoSpaceDN w:val="0"/>
        <w:adjustRightInd w:val="0"/>
        <w:jc w:val="both"/>
      </w:pPr>
    </w:p>
    <w:p w:rsidR="0035633F" w:rsidRPr="00DC11F5" w:rsidRDefault="0035633F" w:rsidP="00D00133">
      <w:pPr>
        <w:autoSpaceDE w:val="0"/>
        <w:autoSpaceDN w:val="0"/>
        <w:adjustRightInd w:val="0"/>
      </w:pPr>
    </w:p>
    <w:p w:rsidR="0035633F" w:rsidRPr="00DC11F5" w:rsidRDefault="0035633F" w:rsidP="00D00133">
      <w:pPr>
        <w:autoSpaceDE w:val="0"/>
        <w:autoSpaceDN w:val="0"/>
        <w:adjustRightInd w:val="0"/>
      </w:pPr>
    </w:p>
    <w:p w:rsidR="0035633F" w:rsidRPr="00DC11F5" w:rsidRDefault="0035633F" w:rsidP="00D00133">
      <w:pPr>
        <w:autoSpaceDE w:val="0"/>
        <w:autoSpaceDN w:val="0"/>
        <w:adjustRightInd w:val="0"/>
      </w:pPr>
    </w:p>
    <w:p w:rsidR="0035633F" w:rsidRPr="00DC11F5" w:rsidRDefault="0035633F" w:rsidP="00D00133">
      <w:pPr>
        <w:autoSpaceDE w:val="0"/>
        <w:autoSpaceDN w:val="0"/>
        <w:adjustRightInd w:val="0"/>
      </w:pPr>
    </w:p>
    <w:p w:rsidR="0035633F" w:rsidRPr="00DC11F5" w:rsidRDefault="0035633F" w:rsidP="00D00133">
      <w:pPr>
        <w:autoSpaceDE w:val="0"/>
        <w:autoSpaceDN w:val="0"/>
        <w:adjustRightInd w:val="0"/>
      </w:pPr>
    </w:p>
    <w:p w:rsidR="0035633F" w:rsidRDefault="0035633F" w:rsidP="00D00133">
      <w:pPr>
        <w:autoSpaceDE w:val="0"/>
        <w:autoSpaceDN w:val="0"/>
        <w:adjustRightInd w:val="0"/>
      </w:pPr>
    </w:p>
    <w:p w:rsidR="0035633F" w:rsidRDefault="0035633F" w:rsidP="00D00133">
      <w:pPr>
        <w:autoSpaceDE w:val="0"/>
        <w:autoSpaceDN w:val="0"/>
        <w:adjustRightInd w:val="0"/>
      </w:pPr>
    </w:p>
    <w:p w:rsidR="0035633F" w:rsidRDefault="0035633F" w:rsidP="00D00133">
      <w:pPr>
        <w:autoSpaceDE w:val="0"/>
        <w:autoSpaceDN w:val="0"/>
        <w:adjustRightInd w:val="0"/>
      </w:pPr>
    </w:p>
    <w:p w:rsidR="0035633F" w:rsidRDefault="0035633F" w:rsidP="00D00133">
      <w:pPr>
        <w:autoSpaceDE w:val="0"/>
        <w:autoSpaceDN w:val="0"/>
        <w:adjustRightInd w:val="0"/>
      </w:pPr>
    </w:p>
    <w:p w:rsidR="0035633F" w:rsidRDefault="0035633F" w:rsidP="00D00133">
      <w:pPr>
        <w:autoSpaceDE w:val="0"/>
        <w:autoSpaceDN w:val="0"/>
        <w:adjustRightInd w:val="0"/>
      </w:pPr>
    </w:p>
    <w:p w:rsidR="0035633F" w:rsidRDefault="0035633F" w:rsidP="00D00133">
      <w:pPr>
        <w:autoSpaceDE w:val="0"/>
        <w:autoSpaceDN w:val="0"/>
        <w:adjustRightInd w:val="0"/>
      </w:pPr>
    </w:p>
    <w:p w:rsidR="0035633F" w:rsidRDefault="0035633F" w:rsidP="00D00133">
      <w:pPr>
        <w:autoSpaceDE w:val="0"/>
        <w:autoSpaceDN w:val="0"/>
        <w:adjustRightInd w:val="0"/>
      </w:pPr>
    </w:p>
    <w:p w:rsidR="0035633F" w:rsidRDefault="0035633F"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307"/>
        <w:gridCol w:w="3969"/>
        <w:gridCol w:w="3789"/>
      </w:tblGrid>
      <w:tr w:rsidR="0035633F" w:rsidRPr="00DC11F5" w:rsidTr="00901E36">
        <w:tc>
          <w:tcPr>
            <w:tcW w:w="2307" w:type="dxa"/>
          </w:tcPr>
          <w:p w:rsidR="0035633F" w:rsidRPr="00707E3B" w:rsidRDefault="0035633F" w:rsidP="001615E8">
            <w:pPr>
              <w:jc w:val="center"/>
              <w:rPr>
                <w:b/>
              </w:rPr>
            </w:pPr>
            <w:r w:rsidRPr="00707E3B">
              <w:rPr>
                <w:b/>
              </w:rPr>
              <w:t>Компетенция</w:t>
            </w:r>
          </w:p>
        </w:tc>
        <w:tc>
          <w:tcPr>
            <w:tcW w:w="3969" w:type="dxa"/>
          </w:tcPr>
          <w:p w:rsidR="0035633F" w:rsidRPr="00707E3B" w:rsidRDefault="0035633F" w:rsidP="001615E8">
            <w:pPr>
              <w:jc w:val="center"/>
              <w:rPr>
                <w:b/>
              </w:rPr>
            </w:pPr>
            <w:r w:rsidRPr="00707E3B">
              <w:rPr>
                <w:b/>
              </w:rPr>
              <w:t>Индикаторы достижения компетенций</w:t>
            </w:r>
          </w:p>
        </w:tc>
        <w:tc>
          <w:tcPr>
            <w:tcW w:w="3789" w:type="dxa"/>
          </w:tcPr>
          <w:p w:rsidR="0035633F" w:rsidRPr="00707E3B" w:rsidRDefault="0035633F" w:rsidP="001615E8">
            <w:pPr>
              <w:jc w:val="center"/>
              <w:rPr>
                <w:b/>
              </w:rPr>
            </w:pPr>
            <w:r w:rsidRPr="00707E3B">
              <w:rPr>
                <w:b/>
              </w:rPr>
              <w:t>Планируемые результаты обучения по дисциплине</w:t>
            </w:r>
          </w:p>
        </w:tc>
      </w:tr>
      <w:tr w:rsidR="0035633F" w:rsidRPr="00DC11F5" w:rsidTr="00901E36">
        <w:trPr>
          <w:trHeight w:val="416"/>
        </w:trPr>
        <w:tc>
          <w:tcPr>
            <w:tcW w:w="2307" w:type="dxa"/>
          </w:tcPr>
          <w:p w:rsidR="0035633F" w:rsidRPr="0008259C" w:rsidRDefault="0035633F" w:rsidP="00901E36">
            <w:pPr>
              <w:rPr>
                <w:b/>
              </w:rPr>
            </w:pPr>
            <w:r w:rsidRPr="0008259C">
              <w:rPr>
                <w:b/>
              </w:rPr>
              <w:t>ПК-1</w:t>
            </w:r>
          </w:p>
          <w:p w:rsidR="0035633F" w:rsidRPr="00DC11F5" w:rsidRDefault="0035633F" w:rsidP="00901E36">
            <w:r>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tc>
        <w:tc>
          <w:tcPr>
            <w:tcW w:w="3969" w:type="dxa"/>
          </w:tcPr>
          <w:p w:rsidR="0035633F" w:rsidRPr="0008259C" w:rsidRDefault="0035633F" w:rsidP="00901E36">
            <w:pPr>
              <w:jc w:val="both"/>
              <w:rPr>
                <w:b/>
              </w:rPr>
            </w:pPr>
            <w:r w:rsidRPr="0008259C">
              <w:rPr>
                <w:b/>
              </w:rPr>
              <w:t>ПК-1.1</w:t>
            </w:r>
          </w:p>
          <w:p w:rsidR="0035633F" w:rsidRDefault="0035633F" w:rsidP="00901E36">
            <w:pPr>
              <w:jc w:val="both"/>
            </w:pPr>
            <w:r w:rsidRPr="0008259C">
              <w:rPr>
                <w:b/>
              </w:rPr>
              <w:t>Знает:</w:t>
            </w:r>
            <w:r>
              <w:t xml:space="preserve"> содержание основных понятий, категорий теории мотивации; механизмы выдвижения в лидеры, особенности командной работы; закономерности и принципы командообразования; роль менеджмента в особенностях формирования власти в организациях.</w:t>
            </w:r>
          </w:p>
          <w:p w:rsidR="0035633F" w:rsidRPr="0008259C" w:rsidRDefault="0035633F" w:rsidP="00901E36">
            <w:pPr>
              <w:jc w:val="both"/>
              <w:rPr>
                <w:b/>
              </w:rPr>
            </w:pPr>
            <w:r w:rsidRPr="0008259C">
              <w:rPr>
                <w:b/>
              </w:rPr>
              <w:t>ПК-1.2</w:t>
            </w:r>
          </w:p>
          <w:p w:rsidR="0035633F" w:rsidRDefault="0035633F" w:rsidP="00901E36">
            <w:pPr>
              <w:jc w:val="both"/>
            </w:pPr>
            <w:r w:rsidRPr="0008259C">
              <w:rPr>
                <w:b/>
              </w:rPr>
              <w:t>Умеет:</w:t>
            </w:r>
            <w:r>
              <w:t xml:space="preserve"> организовывать командное взаимодействие для решения управленческих задач по управлению персоналом; использовать теоретические знания для формирования лидерских качеств; создавать эффективную команду для решения стратегических и оперативных управленческих задач; уметь формировать взаимоотношения в коллективе, корпоративную этику, проводить аудит человеческих ресурсов.</w:t>
            </w:r>
          </w:p>
          <w:p w:rsidR="0035633F" w:rsidRPr="0008259C" w:rsidRDefault="0035633F" w:rsidP="00901E36">
            <w:pPr>
              <w:jc w:val="both"/>
              <w:rPr>
                <w:b/>
              </w:rPr>
            </w:pPr>
            <w:r w:rsidRPr="0008259C">
              <w:rPr>
                <w:b/>
              </w:rPr>
              <w:t>ПК-1.3</w:t>
            </w:r>
          </w:p>
          <w:p w:rsidR="0035633F" w:rsidRPr="001615E8" w:rsidRDefault="0035633F" w:rsidP="00901E36">
            <w:pPr>
              <w:autoSpaceDE w:val="0"/>
              <w:autoSpaceDN w:val="0"/>
              <w:adjustRightInd w:val="0"/>
              <w:rPr>
                <w:lang w:eastAsia="en-US"/>
              </w:rPr>
            </w:pPr>
            <w:r w:rsidRPr="0008259C">
              <w:rPr>
                <w:b/>
              </w:rPr>
              <w:t>Владеет:</w:t>
            </w:r>
            <w:r>
              <w:t xml:space="preserve"> навыками создания эффективной команды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навыками управления деятельностью команды, навыками работы в коллективе для решения стратегических и оперативных управленческих задач.</w:t>
            </w:r>
          </w:p>
        </w:tc>
        <w:tc>
          <w:tcPr>
            <w:tcW w:w="3789" w:type="dxa"/>
          </w:tcPr>
          <w:p w:rsidR="0035633F" w:rsidRPr="00F2224B" w:rsidRDefault="0035633F" w:rsidP="00901E36">
            <w:pPr>
              <w:tabs>
                <w:tab w:val="left" w:pos="171"/>
                <w:tab w:val="left" w:pos="459"/>
              </w:tabs>
              <w:contextualSpacing/>
              <w:rPr>
                <w:b/>
              </w:rPr>
            </w:pPr>
            <w:r w:rsidRPr="00F2224B">
              <w:rPr>
                <w:b/>
              </w:rPr>
              <w:t>Знать:</w:t>
            </w:r>
          </w:p>
          <w:p w:rsidR="0035633F" w:rsidRPr="00F2224B" w:rsidRDefault="0035633F" w:rsidP="00901E36">
            <w:pPr>
              <w:tabs>
                <w:tab w:val="left" w:pos="206"/>
              </w:tabs>
              <w:ind w:firstLine="26"/>
              <w:jc w:val="both"/>
            </w:pPr>
            <w:r w:rsidRPr="00F2224B">
              <w:t>- особенности групповой динамики и команд</w:t>
            </w:r>
            <w:r>
              <w:t>ообразования</w:t>
            </w:r>
            <w:r w:rsidRPr="00F2224B">
              <w:t>;</w:t>
            </w:r>
          </w:p>
          <w:p w:rsidR="0035633F" w:rsidRPr="00F2224B" w:rsidRDefault="0035633F" w:rsidP="00901E36">
            <w:pPr>
              <w:pStyle w:val="ListParagraph"/>
              <w:ind w:left="0"/>
              <w:jc w:val="both"/>
            </w:pPr>
            <w:r w:rsidRPr="00F2224B">
              <w:t>- принципы формирования команды</w:t>
            </w:r>
          </w:p>
          <w:p w:rsidR="0035633F" w:rsidRPr="00F2224B" w:rsidRDefault="0035633F" w:rsidP="00901E36">
            <w:pPr>
              <w:tabs>
                <w:tab w:val="left" w:pos="171"/>
                <w:tab w:val="left" w:pos="459"/>
              </w:tabs>
              <w:contextualSpacing/>
              <w:jc w:val="both"/>
              <w:rPr>
                <w:b/>
                <w:spacing w:val="-1"/>
              </w:rPr>
            </w:pPr>
            <w:r w:rsidRPr="00F2224B">
              <w:rPr>
                <w:b/>
                <w:spacing w:val="-1"/>
              </w:rPr>
              <w:t>Уметь:</w:t>
            </w:r>
          </w:p>
          <w:p w:rsidR="0035633F" w:rsidRPr="00F2224B" w:rsidRDefault="0035633F" w:rsidP="00901E36">
            <w:pPr>
              <w:tabs>
                <w:tab w:val="left" w:pos="206"/>
              </w:tabs>
              <w:ind w:firstLine="26"/>
              <w:jc w:val="both"/>
            </w:pPr>
            <w:r w:rsidRPr="00F2224B">
              <w:t>- организовывать и активно участвовать в командном взаимодействии для решения управленческих задач;</w:t>
            </w:r>
          </w:p>
          <w:p w:rsidR="0035633F" w:rsidRPr="00F2224B" w:rsidRDefault="0035633F" w:rsidP="00901E36">
            <w:pPr>
              <w:pStyle w:val="ListParagraph"/>
              <w:ind w:left="0"/>
              <w:jc w:val="both"/>
            </w:pPr>
            <w:r w:rsidRPr="00F2224B">
              <w:t>- работать в команде для анализа определенной проблемы</w:t>
            </w:r>
          </w:p>
          <w:p w:rsidR="0035633F" w:rsidRPr="00F2224B" w:rsidRDefault="0035633F" w:rsidP="00901E36">
            <w:pPr>
              <w:tabs>
                <w:tab w:val="left" w:pos="171"/>
                <w:tab w:val="left" w:pos="459"/>
              </w:tabs>
              <w:jc w:val="both"/>
              <w:rPr>
                <w:b/>
              </w:rPr>
            </w:pPr>
            <w:r w:rsidRPr="00F2224B">
              <w:rPr>
                <w:b/>
              </w:rPr>
              <w:t>Владеть:</w:t>
            </w:r>
          </w:p>
          <w:p w:rsidR="0035633F" w:rsidRPr="00F2224B" w:rsidRDefault="0035633F" w:rsidP="00901E36">
            <w:pPr>
              <w:tabs>
                <w:tab w:val="left" w:pos="206"/>
              </w:tabs>
              <w:ind w:firstLine="26"/>
              <w:jc w:val="both"/>
            </w:pPr>
            <w:r w:rsidRPr="00F2224B">
              <w:t>- современными технологии эффективного взаимодействия с други</w:t>
            </w:r>
            <w:r>
              <w:t>ми исполнителями в организации</w:t>
            </w:r>
            <w:r w:rsidRPr="00F2224B">
              <w:t>;</w:t>
            </w:r>
          </w:p>
          <w:p w:rsidR="0035633F" w:rsidRPr="005F7335" w:rsidRDefault="0035633F" w:rsidP="00901E36">
            <w:pPr>
              <w:tabs>
                <w:tab w:val="left" w:pos="851"/>
              </w:tabs>
              <w:jc w:val="both"/>
              <w:rPr>
                <w:sz w:val="28"/>
              </w:rPr>
            </w:pPr>
            <w:r w:rsidRPr="00F2224B">
              <w:t>- навыками деловых коммуникаций</w:t>
            </w:r>
          </w:p>
        </w:tc>
      </w:tr>
      <w:tr w:rsidR="0035633F" w:rsidRPr="00DC11F5" w:rsidTr="00901E36">
        <w:trPr>
          <w:trHeight w:val="416"/>
        </w:trPr>
        <w:tc>
          <w:tcPr>
            <w:tcW w:w="2307" w:type="dxa"/>
          </w:tcPr>
          <w:p w:rsidR="0035633F" w:rsidRPr="0008259C" w:rsidRDefault="0035633F" w:rsidP="00901E36">
            <w:pPr>
              <w:rPr>
                <w:b/>
              </w:rPr>
            </w:pPr>
            <w:r w:rsidRPr="0008259C">
              <w:rPr>
                <w:b/>
              </w:rPr>
              <w:t>ПК-2</w:t>
            </w:r>
          </w:p>
          <w:p w:rsidR="0035633F" w:rsidRPr="00DC11F5" w:rsidRDefault="0035633F" w:rsidP="00901E36">
            <w:r>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tc>
        <w:tc>
          <w:tcPr>
            <w:tcW w:w="3969" w:type="dxa"/>
          </w:tcPr>
          <w:p w:rsidR="0035633F" w:rsidRPr="0008259C" w:rsidRDefault="0035633F" w:rsidP="00901E36">
            <w:pPr>
              <w:jc w:val="both"/>
              <w:rPr>
                <w:b/>
              </w:rPr>
            </w:pPr>
            <w:r w:rsidRPr="0008259C">
              <w:rPr>
                <w:b/>
              </w:rPr>
              <w:t>ПК-2.1</w:t>
            </w:r>
          </w:p>
          <w:p w:rsidR="0035633F" w:rsidRDefault="0035633F" w:rsidP="00901E36">
            <w:pPr>
              <w:jc w:val="both"/>
            </w:pPr>
            <w:r w:rsidRPr="0008259C">
              <w:rPr>
                <w:b/>
              </w:rPr>
              <w:t>Знает:</w:t>
            </w:r>
            <w:r>
              <w:t xml:space="preserve"> концептуальные основы</w:t>
            </w:r>
          </w:p>
          <w:p w:rsidR="0035633F" w:rsidRDefault="0035633F" w:rsidP="00901E36">
            <w:pPr>
              <w:jc w:val="both"/>
            </w:pPr>
            <w:r>
              <w:t>проектирования межличностных, групповых и организационных коммуникаций; современные технологии управления персоналом, в том числе в межкультурной среде; юридические особенности формирования трудовых взаимоотношений в организациях.</w:t>
            </w:r>
          </w:p>
          <w:p w:rsidR="0035633F" w:rsidRPr="0008259C" w:rsidRDefault="0035633F" w:rsidP="00901E36">
            <w:pPr>
              <w:jc w:val="both"/>
              <w:rPr>
                <w:b/>
              </w:rPr>
            </w:pPr>
            <w:r w:rsidRPr="0008259C">
              <w:rPr>
                <w:b/>
              </w:rPr>
              <w:t>ПК-2.2</w:t>
            </w:r>
          </w:p>
          <w:p w:rsidR="0035633F" w:rsidRDefault="0035633F" w:rsidP="00901E36">
            <w:pPr>
              <w:jc w:val="both"/>
            </w:pPr>
            <w:r w:rsidRPr="0008259C">
              <w:rPr>
                <w:b/>
              </w:rPr>
              <w:t>Умеет:</w:t>
            </w:r>
            <w:r>
              <w:t xml:space="preserve"> применять действующие отечественные и международные технологии управления персоналом для эффективной работы организации; использовать нормативные документы, в том числе в области трудового права для управления человеческими ресурсами организаций.</w:t>
            </w:r>
          </w:p>
          <w:p w:rsidR="0035633F" w:rsidRPr="0008259C" w:rsidRDefault="0035633F" w:rsidP="00901E36">
            <w:pPr>
              <w:jc w:val="both"/>
              <w:rPr>
                <w:b/>
              </w:rPr>
            </w:pPr>
            <w:r w:rsidRPr="0008259C">
              <w:rPr>
                <w:b/>
              </w:rPr>
              <w:t>ПК-2.3</w:t>
            </w:r>
          </w:p>
          <w:p w:rsidR="0035633F" w:rsidRPr="00685DAE" w:rsidRDefault="0035633F" w:rsidP="00901E36">
            <w:pPr>
              <w:pStyle w:val="TableParagraph"/>
              <w:tabs>
                <w:tab w:val="left" w:pos="1082"/>
                <w:tab w:val="left" w:pos="1949"/>
                <w:tab w:val="left" w:pos="3545"/>
                <w:tab w:val="left" w:pos="3912"/>
                <w:tab w:val="left" w:pos="5488"/>
              </w:tabs>
              <w:jc w:val="both"/>
              <w:rPr>
                <w:sz w:val="24"/>
                <w:szCs w:val="24"/>
              </w:rPr>
            </w:pPr>
            <w:r w:rsidRPr="0008259C">
              <w:rPr>
                <w:b/>
              </w:rPr>
              <w:t>Владеет:</w:t>
            </w:r>
            <w:r>
              <w:t xml:space="preserve">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 для эффективной работы организации.</w:t>
            </w:r>
          </w:p>
        </w:tc>
        <w:tc>
          <w:tcPr>
            <w:tcW w:w="3789" w:type="dxa"/>
          </w:tcPr>
          <w:p w:rsidR="0035633F" w:rsidRPr="00023154" w:rsidRDefault="0035633F" w:rsidP="00901E36">
            <w:pPr>
              <w:tabs>
                <w:tab w:val="left" w:pos="171"/>
                <w:tab w:val="left" w:pos="459"/>
              </w:tabs>
              <w:contextualSpacing/>
              <w:rPr>
                <w:b/>
              </w:rPr>
            </w:pPr>
            <w:r w:rsidRPr="00023154">
              <w:rPr>
                <w:b/>
              </w:rPr>
              <w:t>Знать:</w:t>
            </w:r>
          </w:p>
          <w:p w:rsidR="0035633F" w:rsidRPr="00023154" w:rsidRDefault="0035633F" w:rsidP="00901E36">
            <w:pPr>
              <w:tabs>
                <w:tab w:val="left" w:pos="166"/>
                <w:tab w:val="left" w:pos="317"/>
              </w:tabs>
            </w:pPr>
            <w:r w:rsidRPr="00023154">
              <w:t>- ценности, основные направления и механизмы взаимодействия в рамках гражданского общества;</w:t>
            </w:r>
          </w:p>
          <w:p w:rsidR="0035633F" w:rsidRPr="00023154" w:rsidRDefault="0035633F" w:rsidP="00901E36">
            <w:pPr>
              <w:tabs>
                <w:tab w:val="left" w:pos="166"/>
                <w:tab w:val="left" w:pos="317"/>
              </w:tabs>
            </w:pPr>
            <w:r w:rsidRPr="00023154">
              <w:t>- специфику межличностной, групповой и организационной коммуникации, закономерности межличностных и групповых коммуникаций;</w:t>
            </w:r>
          </w:p>
          <w:p w:rsidR="0035633F" w:rsidRDefault="0035633F" w:rsidP="00901E36">
            <w:pPr>
              <w:pStyle w:val="ListParagraph"/>
              <w:ind w:left="0"/>
            </w:pPr>
            <w:r w:rsidRPr="00023154">
              <w:t>- способы делового общения, публичных выступлений, переговоров, проведения совещаний, деловой переписки, электронных коммуникаций</w:t>
            </w:r>
          </w:p>
          <w:p w:rsidR="0035633F" w:rsidRPr="00023154" w:rsidRDefault="0035633F" w:rsidP="00901E36">
            <w:pPr>
              <w:tabs>
                <w:tab w:val="left" w:pos="171"/>
                <w:tab w:val="left" w:pos="459"/>
              </w:tabs>
              <w:contextualSpacing/>
              <w:rPr>
                <w:b/>
                <w:spacing w:val="-1"/>
              </w:rPr>
            </w:pPr>
            <w:r w:rsidRPr="00023154">
              <w:rPr>
                <w:b/>
                <w:spacing w:val="-1"/>
              </w:rPr>
              <w:t>Уметь:</w:t>
            </w:r>
          </w:p>
          <w:p w:rsidR="0035633F" w:rsidRDefault="0035633F" w:rsidP="00901E36">
            <w:pPr>
              <w:tabs>
                <w:tab w:val="left" w:pos="166"/>
                <w:tab w:val="left" w:pos="317"/>
              </w:tabs>
            </w:pPr>
            <w:r w:rsidRPr="00023154">
              <w:t>- </w:t>
            </w:r>
            <w:r>
              <w:t>использовать методы, приемы и техники делового общения в управлении персоналом;</w:t>
            </w:r>
          </w:p>
          <w:p w:rsidR="0035633F" w:rsidRPr="00023154" w:rsidRDefault="0035633F" w:rsidP="00901E36">
            <w:pPr>
              <w:tabs>
                <w:tab w:val="left" w:pos="166"/>
                <w:tab w:val="left" w:pos="317"/>
              </w:tabs>
            </w:pPr>
            <w:r>
              <w:t xml:space="preserve">- </w:t>
            </w:r>
            <w:r w:rsidRPr="00023154">
              <w:t xml:space="preserve">четко, сжато, убедительно обосновать свою профессиональную позицию, выбирая подходящие для </w:t>
            </w:r>
            <w:r>
              <w:t>персонала</w:t>
            </w:r>
            <w:r w:rsidRPr="00023154">
              <w:t xml:space="preserve"> стиль и содержание;</w:t>
            </w:r>
          </w:p>
          <w:p w:rsidR="0035633F" w:rsidRPr="00023154" w:rsidRDefault="0035633F" w:rsidP="00901E36">
            <w:pPr>
              <w:tabs>
                <w:tab w:val="left" w:pos="166"/>
                <w:tab w:val="left" w:pos="317"/>
              </w:tabs>
            </w:pPr>
            <w:r w:rsidRPr="00023154">
              <w:t>- организовывать, проводить и оценивать эффективность переговоров;</w:t>
            </w:r>
          </w:p>
          <w:p w:rsidR="0035633F" w:rsidRPr="00023154" w:rsidRDefault="0035633F" w:rsidP="00901E36">
            <w:pPr>
              <w:tabs>
                <w:tab w:val="left" w:pos="166"/>
                <w:tab w:val="left" w:pos="317"/>
              </w:tabs>
            </w:pPr>
            <w:r w:rsidRPr="00023154">
              <w:t>- анализировать коммуникативные процессы в гражданском демократическом обществе;</w:t>
            </w:r>
          </w:p>
          <w:p w:rsidR="0035633F" w:rsidRPr="00023154" w:rsidRDefault="0035633F" w:rsidP="00901E36">
            <w:pPr>
              <w:tabs>
                <w:tab w:val="left" w:pos="166"/>
                <w:tab w:val="left" w:pos="317"/>
              </w:tabs>
            </w:pPr>
            <w:r w:rsidRPr="00023154">
              <w:t>- анализировать коммуникативные процессы в организации и разрабатывать предложения по повышению их эффективности;</w:t>
            </w:r>
          </w:p>
          <w:p w:rsidR="0035633F" w:rsidRPr="00023154" w:rsidRDefault="0035633F" w:rsidP="00901E36">
            <w:pPr>
              <w:pStyle w:val="ListParagraph"/>
              <w:ind w:left="0"/>
              <w:jc w:val="both"/>
            </w:pPr>
            <w:r w:rsidRPr="00023154">
              <w:t>- адаптироваться к новым ситуациям, предлагать компромиссные и альтернативные решения</w:t>
            </w:r>
          </w:p>
          <w:p w:rsidR="0035633F" w:rsidRPr="00023154" w:rsidRDefault="0035633F" w:rsidP="00901E36">
            <w:pPr>
              <w:tabs>
                <w:tab w:val="left" w:pos="171"/>
                <w:tab w:val="left" w:pos="459"/>
              </w:tabs>
              <w:rPr>
                <w:b/>
              </w:rPr>
            </w:pPr>
            <w:r w:rsidRPr="00023154">
              <w:rPr>
                <w:b/>
              </w:rPr>
              <w:t>Владеть:</w:t>
            </w:r>
          </w:p>
          <w:p w:rsidR="0035633F" w:rsidRPr="00023154" w:rsidRDefault="0035633F" w:rsidP="00901E36">
            <w:pPr>
              <w:tabs>
                <w:tab w:val="left" w:pos="166"/>
                <w:tab w:val="left" w:pos="317"/>
              </w:tabs>
            </w:pPr>
            <w:r w:rsidRPr="00023154">
              <w:t xml:space="preserve">- навыками выражения своих мыслей и мнения в </w:t>
            </w:r>
            <w:r>
              <w:t>условиях конфликтного взаимодействия;</w:t>
            </w:r>
          </w:p>
          <w:p w:rsidR="0035633F" w:rsidRPr="00023154" w:rsidRDefault="0035633F" w:rsidP="00901E36">
            <w:pPr>
              <w:tabs>
                <w:tab w:val="left" w:pos="166"/>
                <w:tab w:val="left" w:pos="317"/>
              </w:tabs>
            </w:pPr>
            <w:r w:rsidRPr="00023154">
              <w:t xml:space="preserve">- навыками </w:t>
            </w:r>
            <w:r>
              <w:t>принятия решений в конфликтных ситуациях управления  персоналом</w:t>
            </w:r>
            <w:r w:rsidRPr="00023154">
              <w:t>;</w:t>
            </w:r>
          </w:p>
          <w:p w:rsidR="0035633F" w:rsidRPr="00023154" w:rsidRDefault="0035633F" w:rsidP="00901E36">
            <w:pPr>
              <w:tabs>
                <w:tab w:val="left" w:pos="166"/>
                <w:tab w:val="left" w:pos="317"/>
              </w:tabs>
            </w:pPr>
            <w:r w:rsidRPr="00023154">
              <w:t>- навыками представления результатов своей работы для других специалистов, отстаивания своей позиции в профессиональной среде;</w:t>
            </w:r>
          </w:p>
          <w:p w:rsidR="0035633F" w:rsidRPr="00023154" w:rsidRDefault="0035633F" w:rsidP="00901E36">
            <w:pPr>
              <w:tabs>
                <w:tab w:val="left" w:pos="166"/>
                <w:tab w:val="left" w:pos="317"/>
              </w:tabs>
            </w:pPr>
            <w:r w:rsidRPr="00023154">
              <w:t>- навыками организации и осуществления межличностной, групповой и организационной коммуникации</w:t>
            </w:r>
            <w:r>
              <w:t xml:space="preserve"> в межкультурной среде</w:t>
            </w:r>
            <w:r w:rsidRPr="00023154">
              <w:t>;</w:t>
            </w:r>
          </w:p>
          <w:p w:rsidR="0035633F" w:rsidRPr="00023154" w:rsidRDefault="0035633F" w:rsidP="00901E36">
            <w:pPr>
              <w:tabs>
                <w:tab w:val="left" w:pos="166"/>
                <w:tab w:val="left" w:pos="317"/>
              </w:tabs>
            </w:pPr>
            <w:r w:rsidRPr="00023154">
              <w:t>- навыками деловых коммуникаций;</w:t>
            </w:r>
          </w:p>
          <w:p w:rsidR="0035633F" w:rsidRPr="00685DAE" w:rsidRDefault="0035633F" w:rsidP="00901E36">
            <w:pPr>
              <w:tabs>
                <w:tab w:val="left" w:pos="171"/>
                <w:tab w:val="left" w:pos="459"/>
              </w:tabs>
              <w:contextualSpacing/>
              <w:rPr>
                <w:b/>
              </w:rPr>
            </w:pPr>
            <w:r w:rsidRPr="00023154">
              <w:t xml:space="preserve">- приемами эффективного взаимодействия с </w:t>
            </w:r>
            <w:r>
              <w:t xml:space="preserve">различным составом </w:t>
            </w:r>
            <w:r w:rsidRPr="00023154">
              <w:t>организациями</w:t>
            </w:r>
          </w:p>
        </w:tc>
      </w:tr>
    </w:tbl>
    <w:p w:rsidR="0035633F" w:rsidRDefault="0035633F" w:rsidP="00E67765">
      <w:pPr>
        <w:tabs>
          <w:tab w:val="left" w:pos="6131"/>
        </w:tabs>
        <w:autoSpaceDE w:val="0"/>
        <w:autoSpaceDN w:val="0"/>
        <w:adjustRightInd w:val="0"/>
        <w:ind w:left="142"/>
        <w:jc w:val="both"/>
        <w:rPr>
          <w:b/>
          <w:bCs/>
          <w:iCs/>
        </w:rPr>
      </w:pPr>
    </w:p>
    <w:p w:rsidR="0035633F" w:rsidRPr="001615E8" w:rsidRDefault="0035633F" w:rsidP="00E67765">
      <w:pPr>
        <w:tabs>
          <w:tab w:val="left" w:pos="6131"/>
        </w:tabs>
        <w:autoSpaceDE w:val="0"/>
        <w:autoSpaceDN w:val="0"/>
        <w:adjustRightInd w:val="0"/>
        <w:ind w:left="142"/>
        <w:jc w:val="both"/>
        <w:rPr>
          <w:b/>
          <w:bCs/>
          <w:iCs/>
        </w:rPr>
      </w:pPr>
    </w:p>
    <w:p w:rsidR="0035633F" w:rsidRPr="00DC11F5" w:rsidRDefault="0035633F" w:rsidP="001C5440">
      <w:pPr>
        <w:pStyle w:val="ListParagraph"/>
        <w:numPr>
          <w:ilvl w:val="0"/>
          <w:numId w:val="2"/>
        </w:numPr>
        <w:jc w:val="both"/>
        <w:rPr>
          <w:b/>
          <w:i/>
        </w:rPr>
      </w:pPr>
      <w:r w:rsidRPr="00DC11F5">
        <w:rPr>
          <w:b/>
          <w:i/>
        </w:rPr>
        <w:t>Место дисциплины (модуля) в структуре образовательной программы</w:t>
      </w:r>
    </w:p>
    <w:p w:rsidR="0035633F" w:rsidRDefault="0035633F" w:rsidP="00901E36">
      <w:pPr>
        <w:ind w:firstLine="709"/>
        <w:jc w:val="both"/>
      </w:pPr>
      <w:r w:rsidRPr="00DC11F5">
        <w:t>Дисциплина относится к</w:t>
      </w:r>
      <w:r>
        <w:t>факультативным д</w:t>
      </w:r>
      <w:r w:rsidRPr="00DC11F5">
        <w:t>исциплин</w:t>
      </w:r>
      <w:r>
        <w:t>ам учебного плана.</w:t>
      </w:r>
    </w:p>
    <w:p w:rsidR="0035633F" w:rsidRDefault="0035633F" w:rsidP="00901E36">
      <w:pPr>
        <w:ind w:firstLine="709"/>
        <w:jc w:val="both"/>
      </w:pPr>
      <w:r w:rsidRPr="006237AC">
        <w:t xml:space="preserve">Изучение дисциплины позволит обучающимся реализовывать компетенции </w:t>
      </w:r>
      <w:r>
        <w:t>в профессиональной деятельности.</w:t>
      </w:r>
    </w:p>
    <w:p w:rsidR="0035633F" w:rsidRPr="00DC11F5" w:rsidRDefault="0035633F" w:rsidP="00901E36">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35633F" w:rsidRPr="00DC11F5" w:rsidRDefault="0035633F" w:rsidP="00901E36">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5633F" w:rsidRPr="00DC11F5" w:rsidRDefault="0035633F" w:rsidP="00901E36">
      <w:pPr>
        <w:pStyle w:val="3"/>
        <w:shd w:val="clear" w:color="auto" w:fill="auto"/>
        <w:spacing w:line="120" w:lineRule="auto"/>
        <w:ind w:firstLine="709"/>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23"/>
        <w:gridCol w:w="2938"/>
        <w:gridCol w:w="1881"/>
        <w:gridCol w:w="3789"/>
      </w:tblGrid>
      <w:tr w:rsidR="0035633F" w:rsidRPr="00DC11F5" w:rsidTr="00901E36">
        <w:tc>
          <w:tcPr>
            <w:tcW w:w="1423" w:type="dxa"/>
          </w:tcPr>
          <w:p w:rsidR="0035633F" w:rsidRPr="00DC11F5" w:rsidRDefault="0035633F" w:rsidP="00637074">
            <w:pPr>
              <w:suppressAutoHyphens/>
              <w:jc w:val="both"/>
            </w:pPr>
            <w:r w:rsidRPr="00DC11F5">
              <w:t>Код компетенции</w:t>
            </w:r>
          </w:p>
        </w:tc>
        <w:tc>
          <w:tcPr>
            <w:tcW w:w="2938" w:type="dxa"/>
          </w:tcPr>
          <w:p w:rsidR="0035633F" w:rsidRPr="00DC11F5" w:rsidRDefault="0035633F" w:rsidP="00637074">
            <w:pPr>
              <w:suppressAutoHyphens/>
              <w:jc w:val="both"/>
            </w:pPr>
            <w:r w:rsidRPr="00DC11F5">
              <w:t>Предшествующие дисциплины</w:t>
            </w:r>
          </w:p>
        </w:tc>
        <w:tc>
          <w:tcPr>
            <w:tcW w:w="1881" w:type="dxa"/>
          </w:tcPr>
          <w:p w:rsidR="0035633F" w:rsidRPr="00DC11F5" w:rsidRDefault="0035633F" w:rsidP="00637074">
            <w:pPr>
              <w:suppressAutoHyphens/>
              <w:jc w:val="both"/>
            </w:pPr>
            <w:r w:rsidRPr="00DC11F5">
              <w:t>Параллельно осваиваемые</w:t>
            </w:r>
          </w:p>
        </w:tc>
        <w:tc>
          <w:tcPr>
            <w:tcW w:w="3789" w:type="dxa"/>
          </w:tcPr>
          <w:p w:rsidR="0035633F" w:rsidRPr="00DC11F5" w:rsidRDefault="0035633F" w:rsidP="00637074">
            <w:pPr>
              <w:suppressAutoHyphens/>
              <w:jc w:val="both"/>
            </w:pPr>
            <w:r w:rsidRPr="00DC11F5">
              <w:t>Последующие дисциплины</w:t>
            </w:r>
          </w:p>
        </w:tc>
      </w:tr>
      <w:tr w:rsidR="0035633F" w:rsidRPr="00DC11F5" w:rsidTr="00901E36">
        <w:trPr>
          <w:trHeight w:val="2142"/>
        </w:trPr>
        <w:tc>
          <w:tcPr>
            <w:tcW w:w="1423" w:type="dxa"/>
          </w:tcPr>
          <w:p w:rsidR="0035633F" w:rsidRPr="00DC11F5" w:rsidRDefault="0035633F" w:rsidP="004363C4">
            <w:pPr>
              <w:suppressAutoHyphens/>
              <w:jc w:val="both"/>
            </w:pPr>
            <w:r>
              <w:t>ПК</w:t>
            </w:r>
            <w:r w:rsidRPr="00DC11F5">
              <w:t>-</w:t>
            </w:r>
            <w:r>
              <w:t>1</w:t>
            </w:r>
          </w:p>
        </w:tc>
        <w:tc>
          <w:tcPr>
            <w:tcW w:w="2938" w:type="dxa"/>
          </w:tcPr>
          <w:p w:rsidR="0035633F" w:rsidRDefault="0035633F" w:rsidP="004363C4">
            <w:pPr>
              <w:suppressAutoHyphens/>
              <w:jc w:val="both"/>
            </w:pPr>
            <w:r w:rsidRPr="004363C4">
              <w:t>Теория менеджмента</w:t>
            </w:r>
            <w:r>
              <w:t>;</w:t>
            </w:r>
          </w:p>
          <w:p w:rsidR="0035633F" w:rsidRDefault="0035633F" w:rsidP="004363C4">
            <w:pPr>
              <w:suppressAutoHyphens/>
              <w:jc w:val="both"/>
            </w:pPr>
            <w:r w:rsidRPr="004363C4">
              <w:t>Менеджмент организации</w:t>
            </w:r>
            <w:r>
              <w:t>;</w:t>
            </w:r>
          </w:p>
          <w:p w:rsidR="0035633F" w:rsidRDefault="0035633F" w:rsidP="00865D0D">
            <w:pPr>
              <w:suppressAutoHyphens/>
              <w:jc w:val="both"/>
            </w:pPr>
            <w:r w:rsidRPr="004363C4">
              <w:t>Управление человеческими ресурсами</w:t>
            </w:r>
            <w:r>
              <w:t>;</w:t>
            </w:r>
          </w:p>
          <w:p w:rsidR="0035633F" w:rsidRDefault="0035633F" w:rsidP="00865D0D">
            <w:pPr>
              <w:suppressAutoHyphens/>
              <w:jc w:val="both"/>
            </w:pPr>
            <w:r w:rsidRPr="004363C4">
              <w:t>Теория лидерства</w:t>
            </w:r>
            <w:r>
              <w:t>;</w:t>
            </w:r>
          </w:p>
          <w:p w:rsidR="0035633F" w:rsidRDefault="0035633F" w:rsidP="00865D0D">
            <w:pPr>
              <w:suppressAutoHyphens/>
              <w:jc w:val="both"/>
            </w:pPr>
            <w:r w:rsidRPr="004363C4">
              <w:t>Теория мотивации</w:t>
            </w:r>
            <w:r>
              <w:t>;</w:t>
            </w:r>
          </w:p>
          <w:p w:rsidR="0035633F" w:rsidRDefault="0035633F" w:rsidP="00865D0D">
            <w:pPr>
              <w:suppressAutoHyphens/>
              <w:jc w:val="both"/>
            </w:pPr>
            <w:r>
              <w:t>Ознакомительная практика.</w:t>
            </w:r>
          </w:p>
          <w:p w:rsidR="0035633F" w:rsidRPr="009658B9" w:rsidRDefault="0035633F" w:rsidP="003D4C87">
            <w:pPr>
              <w:suppressAutoHyphens/>
            </w:pPr>
          </w:p>
        </w:tc>
        <w:tc>
          <w:tcPr>
            <w:tcW w:w="1881" w:type="dxa"/>
          </w:tcPr>
          <w:p w:rsidR="0035633F" w:rsidRDefault="0035633F" w:rsidP="00082B96">
            <w:pPr>
              <w:suppressAutoHyphens/>
              <w:jc w:val="both"/>
            </w:pPr>
            <w:r w:rsidRPr="004363C4">
              <w:t>Управление человеческими ресурсами</w:t>
            </w:r>
            <w:r>
              <w:t>;</w:t>
            </w:r>
          </w:p>
          <w:p w:rsidR="0035633F" w:rsidRDefault="0035633F" w:rsidP="00082B96">
            <w:pPr>
              <w:suppressAutoHyphens/>
              <w:jc w:val="both"/>
            </w:pPr>
            <w:r w:rsidRPr="004363C4">
              <w:t>Организационно-управленческая практика</w:t>
            </w:r>
          </w:p>
          <w:p w:rsidR="0035633F" w:rsidRDefault="0035633F" w:rsidP="00082B96">
            <w:pPr>
              <w:suppressAutoHyphens/>
              <w:jc w:val="both"/>
            </w:pPr>
          </w:p>
          <w:p w:rsidR="0035633F" w:rsidRPr="00DC11F5" w:rsidRDefault="0035633F" w:rsidP="004363C4">
            <w:pPr>
              <w:suppressAutoHyphens/>
            </w:pPr>
          </w:p>
        </w:tc>
        <w:tc>
          <w:tcPr>
            <w:tcW w:w="3789" w:type="dxa"/>
          </w:tcPr>
          <w:p w:rsidR="0035633F" w:rsidRDefault="0035633F" w:rsidP="00865D0D">
            <w:pPr>
              <w:suppressAutoHyphens/>
              <w:jc w:val="both"/>
            </w:pPr>
            <w:r>
              <w:t>Корпоративное управление;</w:t>
            </w:r>
          </w:p>
          <w:p w:rsidR="0035633F" w:rsidRDefault="0035633F" w:rsidP="00865D0D">
            <w:pPr>
              <w:suppressAutoHyphens/>
              <w:jc w:val="both"/>
            </w:pPr>
            <w:r w:rsidRPr="004363C4">
              <w:t>Технологическая (проектно-технологическая) практика</w:t>
            </w:r>
            <w:r>
              <w:t>;</w:t>
            </w:r>
          </w:p>
          <w:p w:rsidR="0035633F" w:rsidRDefault="0035633F" w:rsidP="00865D0D">
            <w:pPr>
              <w:suppressAutoHyphens/>
              <w:jc w:val="both"/>
            </w:pPr>
            <w:r w:rsidRPr="004363C4">
              <w:t>Преддипломная практика</w:t>
            </w:r>
            <w:r>
              <w:t>;</w:t>
            </w:r>
          </w:p>
          <w:p w:rsidR="0035633F" w:rsidRPr="00E80F41" w:rsidRDefault="0035633F" w:rsidP="003D4C87">
            <w:r w:rsidRPr="003F521A">
              <w:t>Защита выпускной квалификационной работы, включая подготовку к процедуре защиты и процедуру защиты</w:t>
            </w:r>
            <w:r>
              <w:t>.</w:t>
            </w:r>
          </w:p>
        </w:tc>
      </w:tr>
      <w:tr w:rsidR="0035633F" w:rsidRPr="00DC11F5" w:rsidTr="00901E36">
        <w:tc>
          <w:tcPr>
            <w:tcW w:w="1423" w:type="dxa"/>
          </w:tcPr>
          <w:p w:rsidR="0035633F" w:rsidRPr="00DC11F5" w:rsidRDefault="0035633F" w:rsidP="004363C4">
            <w:pPr>
              <w:suppressAutoHyphens/>
              <w:jc w:val="both"/>
            </w:pPr>
            <w:r>
              <w:t>ПК</w:t>
            </w:r>
            <w:r w:rsidRPr="00DC11F5">
              <w:t>-</w:t>
            </w:r>
            <w:r>
              <w:t>2</w:t>
            </w:r>
          </w:p>
        </w:tc>
        <w:tc>
          <w:tcPr>
            <w:tcW w:w="2938" w:type="dxa"/>
          </w:tcPr>
          <w:p w:rsidR="0035633F" w:rsidRDefault="0035633F" w:rsidP="00BA35CE">
            <w:pPr>
              <w:suppressAutoHyphens/>
              <w:jc w:val="both"/>
            </w:pPr>
            <w:r w:rsidRPr="004363C4">
              <w:t>Управление человеческими ресурсами</w:t>
            </w:r>
            <w:r>
              <w:t>;</w:t>
            </w:r>
          </w:p>
          <w:p w:rsidR="0035633F" w:rsidRDefault="0035633F" w:rsidP="00D365E9">
            <w:pPr>
              <w:suppressAutoHyphens/>
              <w:jc w:val="both"/>
            </w:pPr>
            <w:r>
              <w:t>Трудовое право;</w:t>
            </w:r>
          </w:p>
          <w:p w:rsidR="0035633F" w:rsidRDefault="0035633F" w:rsidP="00D365E9">
            <w:pPr>
              <w:suppressAutoHyphens/>
              <w:jc w:val="both"/>
            </w:pPr>
            <w:r>
              <w:t>Конфликтология;</w:t>
            </w:r>
          </w:p>
          <w:p w:rsidR="0035633F" w:rsidRDefault="0035633F" w:rsidP="00BA35CE">
            <w:pPr>
              <w:suppressAutoHyphens/>
              <w:jc w:val="both"/>
            </w:pPr>
            <w:r w:rsidRPr="004363C4">
              <w:t>Теория лидерства</w:t>
            </w:r>
            <w:r>
              <w:t>;</w:t>
            </w:r>
          </w:p>
          <w:p w:rsidR="0035633F" w:rsidRDefault="0035633F" w:rsidP="00BA35CE">
            <w:pPr>
              <w:suppressAutoHyphens/>
              <w:jc w:val="both"/>
            </w:pPr>
            <w:r w:rsidRPr="004363C4">
              <w:t>Теория мотивации</w:t>
            </w:r>
            <w:r>
              <w:t>;</w:t>
            </w:r>
          </w:p>
          <w:p w:rsidR="0035633F" w:rsidRPr="009658B9" w:rsidRDefault="0035633F" w:rsidP="00901E36">
            <w:pPr>
              <w:suppressAutoHyphens/>
              <w:jc w:val="both"/>
            </w:pPr>
            <w:r>
              <w:t>Ознакомительная практика.</w:t>
            </w:r>
          </w:p>
        </w:tc>
        <w:tc>
          <w:tcPr>
            <w:tcW w:w="1881" w:type="dxa"/>
          </w:tcPr>
          <w:p w:rsidR="0035633F" w:rsidRDefault="0035633F" w:rsidP="00F955A0">
            <w:pPr>
              <w:suppressAutoHyphens/>
              <w:jc w:val="both"/>
            </w:pPr>
            <w:r w:rsidRPr="004363C4">
              <w:t>Управление человеческими ресурсами</w:t>
            </w:r>
            <w:r>
              <w:t>;</w:t>
            </w:r>
          </w:p>
          <w:p w:rsidR="0035633F" w:rsidRDefault="0035633F" w:rsidP="00F955A0">
            <w:pPr>
              <w:suppressAutoHyphens/>
              <w:jc w:val="both"/>
            </w:pPr>
            <w:r w:rsidRPr="004363C4">
              <w:t>Организационно-управленческая практика</w:t>
            </w:r>
          </w:p>
          <w:p w:rsidR="0035633F" w:rsidRDefault="0035633F" w:rsidP="00E57469">
            <w:pPr>
              <w:suppressAutoHyphens/>
            </w:pPr>
          </w:p>
          <w:p w:rsidR="0035633F" w:rsidRPr="00DC11F5" w:rsidRDefault="0035633F" w:rsidP="003D4C87">
            <w:pPr>
              <w:suppressAutoHyphens/>
            </w:pPr>
          </w:p>
        </w:tc>
        <w:tc>
          <w:tcPr>
            <w:tcW w:w="3789" w:type="dxa"/>
          </w:tcPr>
          <w:p w:rsidR="0035633F" w:rsidRDefault="0035633F" w:rsidP="00F955A0">
            <w:pPr>
              <w:suppressAutoHyphens/>
              <w:jc w:val="both"/>
            </w:pPr>
            <w:r>
              <w:t>Корпоративное управление;</w:t>
            </w:r>
          </w:p>
          <w:p w:rsidR="0035633F" w:rsidRDefault="0035633F" w:rsidP="00F955A0">
            <w:pPr>
              <w:suppressAutoHyphens/>
              <w:jc w:val="both"/>
            </w:pPr>
            <w:r w:rsidRPr="004363C4">
              <w:t>Технологическая (проектно-технологическая) практика</w:t>
            </w:r>
            <w:r>
              <w:t>;</w:t>
            </w:r>
          </w:p>
          <w:p w:rsidR="0035633F" w:rsidRDefault="0035633F" w:rsidP="00F955A0">
            <w:pPr>
              <w:suppressAutoHyphens/>
              <w:jc w:val="both"/>
            </w:pPr>
            <w:r w:rsidRPr="004363C4">
              <w:t>Преддипломная практика</w:t>
            </w:r>
            <w:r>
              <w:t>;</w:t>
            </w:r>
          </w:p>
          <w:p w:rsidR="0035633F" w:rsidRPr="00E80F41" w:rsidRDefault="0035633F" w:rsidP="00F955A0">
            <w:r w:rsidRPr="003F521A">
              <w:t>Защита выпускной квалификационной работы, включая подготовку к процедуре защиты и процедуру защиты</w:t>
            </w:r>
            <w:r>
              <w:t>.</w:t>
            </w:r>
          </w:p>
        </w:tc>
      </w:tr>
    </w:tbl>
    <w:p w:rsidR="0035633F" w:rsidRPr="00DC11F5" w:rsidRDefault="0035633F" w:rsidP="00901E36">
      <w:pPr>
        <w:suppressAutoHyphens/>
        <w:spacing w:line="120" w:lineRule="auto"/>
        <w:ind w:firstLine="709"/>
        <w:jc w:val="both"/>
        <w:rPr>
          <w:highlight w:val="yellow"/>
        </w:rPr>
      </w:pPr>
    </w:p>
    <w:p w:rsidR="0035633F" w:rsidRPr="003D5916" w:rsidRDefault="0035633F" w:rsidP="00473DB9">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w:t>
      </w:r>
      <w:r>
        <w:t xml:space="preserve">алитических, деловой игры, ситуационной задачи, </w:t>
      </w:r>
      <w:r w:rsidRPr="00DB4F00">
        <w:t>информационн</w:t>
      </w:r>
      <w:r>
        <w:t>о-исследовательский</w:t>
      </w:r>
      <w:r w:rsidRPr="00DB4F00">
        <w:t xml:space="preserve"> проект</w:t>
      </w:r>
      <w:r>
        <w:t xml:space="preserve">а, комплексного </w:t>
      </w:r>
      <w:r w:rsidRPr="00DB4F00">
        <w:t>проблемно-аналитическо</w:t>
      </w:r>
      <w:r>
        <w:t>го задания</w:t>
      </w:r>
      <w:r w:rsidRPr="00DB4F00">
        <w:t xml:space="preserve">, </w:t>
      </w:r>
      <w:r>
        <w:t>кейсов,  тренинговых заданий, п</w:t>
      </w:r>
      <w:r w:rsidRPr="005B3243">
        <w:t>сиходиагностическо</w:t>
      </w:r>
      <w:r>
        <w:t>го</w:t>
      </w:r>
      <w:r w:rsidRPr="005B3243">
        <w:t xml:space="preserve"> тестировани</w:t>
      </w:r>
      <w:r>
        <w:t>я.</w:t>
      </w:r>
    </w:p>
    <w:p w:rsidR="0035633F" w:rsidRPr="008A4B74" w:rsidRDefault="0035633F" w:rsidP="008A4B74">
      <w:pPr>
        <w:suppressAutoHyphens/>
        <w:ind w:firstLine="709"/>
        <w:jc w:val="both"/>
      </w:pPr>
      <w:r w:rsidRPr="008A4B74">
        <w:t>Дисциплина в рамках воспитательной работы направлена на формирование у обучающихся чувства ответственности</w:t>
      </w:r>
      <w:r>
        <w:t xml:space="preserve">, </w:t>
      </w:r>
      <w:r w:rsidRPr="008A4B74">
        <w:t>умения аргументировать, самостоятельно мыслить,</w:t>
      </w:r>
      <w:r>
        <w:t xml:space="preserve"> уверенно отстаивать свою позицию,</w:t>
      </w:r>
      <w:r w:rsidRPr="008A4B74">
        <w:t xml:space="preserve"> развивает </w:t>
      </w:r>
      <w:r>
        <w:t>сотруднический стиль решения профессиональных задач</w:t>
      </w:r>
      <w:r w:rsidRPr="008A4B74">
        <w:t>, профессиональные умения творчески развитой личности, системы осознанных знаний</w:t>
      </w:r>
      <w:r>
        <w:t xml:space="preserve"> и конструктивного творческого отношения к деловому общению.</w:t>
      </w:r>
    </w:p>
    <w:p w:rsidR="0035633F" w:rsidRPr="00DC11F5" w:rsidRDefault="0035633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5633F" w:rsidRPr="00DC11F5" w:rsidRDefault="0035633F" w:rsidP="00901E36">
      <w:pPr>
        <w:suppressAutoHyphens/>
        <w:spacing w:line="120" w:lineRule="auto"/>
        <w:ind w:firstLine="709"/>
        <w:jc w:val="both"/>
        <w:rPr>
          <w:highlight w:val="yellow"/>
        </w:rPr>
      </w:pPr>
    </w:p>
    <w:p w:rsidR="0035633F" w:rsidRPr="00DC11F5" w:rsidRDefault="0035633F" w:rsidP="00034A75">
      <w:pPr>
        <w:pStyle w:val="ListParagraph"/>
        <w:numPr>
          <w:ilvl w:val="0"/>
          <w:numId w:val="2"/>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tblPr>
      <w:tblGrid>
        <w:gridCol w:w="250"/>
        <w:gridCol w:w="5870"/>
        <w:gridCol w:w="1800"/>
        <w:gridCol w:w="1620"/>
      </w:tblGrid>
      <w:tr w:rsidR="0035633F" w:rsidRPr="00DC11F5" w:rsidTr="00901E3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637074">
            <w:pPr>
              <w:jc w:val="center"/>
              <w:rPr>
                <w:lang w:val="en-US"/>
              </w:rPr>
            </w:pPr>
            <w:r w:rsidRPr="00DC11F5">
              <w:rPr>
                <w:b/>
                <w:bCs/>
                <w:i/>
                <w:iCs/>
              </w:rPr>
              <w:t>Формы обучения</w:t>
            </w:r>
          </w:p>
        </w:tc>
      </w:tr>
      <w:tr w:rsidR="0035633F" w:rsidRPr="00DC11F5" w:rsidTr="00901E3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901E36">
            <w:pPr>
              <w:jc w:val="center"/>
              <w:rPr>
                <w:lang w:val="en-US"/>
              </w:rPr>
            </w:pPr>
            <w:r>
              <w:rPr>
                <w:b/>
                <w:bCs/>
                <w:i/>
                <w:iCs/>
              </w:rPr>
              <w:t>Очно-з</w:t>
            </w:r>
            <w:r w:rsidRPr="00DC11F5">
              <w:rPr>
                <w:b/>
                <w:bCs/>
                <w:i/>
                <w:iCs/>
              </w:rPr>
              <w:t>аочная</w:t>
            </w:r>
          </w:p>
        </w:tc>
      </w:tr>
      <w:tr w:rsidR="0035633F" w:rsidRPr="00DC11F5" w:rsidTr="00901E3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2F0045">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2F0045">
            <w:pPr>
              <w:jc w:val="center"/>
              <w:rPr>
                <w:lang w:val="en-US"/>
              </w:rPr>
            </w:pPr>
            <w:r>
              <w:rPr>
                <w:color w:val="000000"/>
              </w:rPr>
              <w:t>1/36</w:t>
            </w:r>
          </w:p>
        </w:tc>
      </w:tr>
      <w:tr w:rsidR="0035633F" w:rsidRPr="00DC11F5" w:rsidTr="00901E3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4448E5">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637074">
            <w:pPr>
              <w:jc w:val="center"/>
              <w:rPr>
                <w:color w:val="000000"/>
              </w:rPr>
            </w:pPr>
            <w:r>
              <w:rPr>
                <w:color w:val="000000"/>
              </w:rPr>
              <w:t>6</w:t>
            </w:r>
          </w:p>
        </w:tc>
      </w:tr>
      <w:tr w:rsidR="0035633F" w:rsidRPr="00DC11F5" w:rsidTr="00901E3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637074">
            <w:pPr>
              <w:jc w:val="center"/>
            </w:pPr>
          </w:p>
        </w:tc>
      </w:tr>
      <w:tr w:rsidR="0035633F" w:rsidRPr="00DC11F5" w:rsidTr="00901E3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5633F" w:rsidRPr="00DC11F5" w:rsidRDefault="0035633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0A5A62" w:rsidRDefault="0035633F"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4448E5" w:rsidRDefault="0035633F" w:rsidP="00637074">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BE57FE" w:rsidRDefault="0035633F" w:rsidP="00637074">
            <w:pPr>
              <w:jc w:val="center"/>
            </w:pPr>
            <w:r>
              <w:t>-</w:t>
            </w:r>
          </w:p>
        </w:tc>
      </w:tr>
      <w:tr w:rsidR="0035633F" w:rsidRPr="00DC11F5" w:rsidTr="00901E36">
        <w:trPr>
          <w:trHeight w:val="1"/>
        </w:trPr>
        <w:tc>
          <w:tcPr>
            <w:tcW w:w="250" w:type="dxa"/>
            <w:vMerge/>
            <w:tcBorders>
              <w:left w:val="single" w:sz="2" w:space="0" w:color="000000"/>
              <w:right w:val="single" w:sz="2" w:space="0" w:color="000000"/>
            </w:tcBorders>
            <w:shd w:val="clear" w:color="000000" w:fill="FFFFFF"/>
          </w:tcPr>
          <w:p w:rsidR="0035633F" w:rsidRPr="00DC11F5" w:rsidRDefault="0035633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4448E5" w:rsidRDefault="0035633F" w:rsidP="002F0045">
            <w:pPr>
              <w:jc w:val="center"/>
            </w:pPr>
            <w:r>
              <w:t>16(</w:t>
            </w:r>
            <w:r w:rsidRPr="00DA7CD3">
              <w:rPr>
                <w:u w:val="single"/>
              </w:rPr>
              <w:t>3</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BE57FE" w:rsidRDefault="0035633F" w:rsidP="000A5A62">
            <w:pPr>
              <w:jc w:val="center"/>
            </w:pPr>
            <w:r>
              <w:t>8(</w:t>
            </w:r>
            <w:r w:rsidRPr="0018691A">
              <w:rPr>
                <w:u w:val="single"/>
              </w:rPr>
              <w:t>1*</w:t>
            </w:r>
            <w:r>
              <w:t>)</w:t>
            </w:r>
          </w:p>
        </w:tc>
      </w:tr>
      <w:tr w:rsidR="0035633F" w:rsidRPr="00DC11F5" w:rsidTr="00901E36">
        <w:trPr>
          <w:trHeight w:val="1"/>
        </w:trPr>
        <w:tc>
          <w:tcPr>
            <w:tcW w:w="250" w:type="dxa"/>
            <w:vMerge/>
            <w:tcBorders>
              <w:left w:val="single" w:sz="2" w:space="0" w:color="000000"/>
              <w:right w:val="single" w:sz="2" w:space="0" w:color="000000"/>
            </w:tcBorders>
            <w:shd w:val="clear" w:color="000000" w:fill="FFFFFF"/>
          </w:tcPr>
          <w:p w:rsidR="0035633F" w:rsidRPr="00DC11F5" w:rsidRDefault="0035633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3F2293" w:rsidRDefault="0035633F"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0A5A62" w:rsidRDefault="0035633F"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0A5A62" w:rsidRDefault="0035633F" w:rsidP="000A5A62">
            <w:pPr>
              <w:jc w:val="center"/>
            </w:pPr>
          </w:p>
        </w:tc>
      </w:tr>
      <w:tr w:rsidR="0035633F" w:rsidRPr="00DC11F5" w:rsidTr="00901E36">
        <w:trPr>
          <w:trHeight w:val="1"/>
        </w:trPr>
        <w:tc>
          <w:tcPr>
            <w:tcW w:w="250" w:type="dxa"/>
            <w:vMerge/>
            <w:tcBorders>
              <w:left w:val="single" w:sz="2" w:space="0" w:color="000000"/>
              <w:right w:val="single" w:sz="2" w:space="0" w:color="000000"/>
            </w:tcBorders>
            <w:shd w:val="clear" w:color="000000" w:fill="FFFFFF"/>
          </w:tcPr>
          <w:p w:rsidR="0035633F" w:rsidRPr="00DC11F5" w:rsidRDefault="0035633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FD2413" w:rsidRDefault="0035633F"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0A5A62">
            <w:pPr>
              <w:jc w:val="center"/>
              <w:rPr>
                <w:lang w:val="en-US"/>
              </w:rPr>
            </w:pPr>
          </w:p>
        </w:tc>
      </w:tr>
      <w:tr w:rsidR="0035633F" w:rsidRPr="00DC11F5" w:rsidTr="00901E36">
        <w:trPr>
          <w:trHeight w:val="1"/>
        </w:trPr>
        <w:tc>
          <w:tcPr>
            <w:tcW w:w="250" w:type="dxa"/>
            <w:vMerge/>
            <w:tcBorders>
              <w:left w:val="single" w:sz="2" w:space="0" w:color="000000"/>
              <w:right w:val="single" w:sz="2" w:space="0" w:color="000000"/>
            </w:tcBorders>
            <w:shd w:val="clear" w:color="000000" w:fill="FFFFFF"/>
          </w:tcPr>
          <w:p w:rsidR="0035633F" w:rsidRPr="00DC11F5" w:rsidRDefault="0035633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633F" w:rsidRDefault="0035633F" w:rsidP="005949A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Default="0035633F"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0A5A62">
            <w:pPr>
              <w:jc w:val="center"/>
              <w:rPr>
                <w:lang w:val="en-US"/>
              </w:rPr>
            </w:pPr>
          </w:p>
        </w:tc>
      </w:tr>
      <w:tr w:rsidR="0035633F" w:rsidRPr="00DC11F5" w:rsidTr="00901E36">
        <w:trPr>
          <w:trHeight w:val="1"/>
        </w:trPr>
        <w:tc>
          <w:tcPr>
            <w:tcW w:w="250" w:type="dxa"/>
            <w:vMerge/>
            <w:tcBorders>
              <w:left w:val="single" w:sz="2" w:space="0" w:color="000000"/>
              <w:right w:val="single" w:sz="2" w:space="0" w:color="000000"/>
            </w:tcBorders>
            <w:shd w:val="clear" w:color="000000" w:fill="FFFFFF"/>
          </w:tcPr>
          <w:p w:rsidR="0035633F" w:rsidRPr="00DC11F5" w:rsidRDefault="0035633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B13684" w:rsidRDefault="0035633F"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BE57FE" w:rsidRDefault="0035633F" w:rsidP="000A5A62">
            <w:pPr>
              <w:jc w:val="center"/>
            </w:pPr>
            <w:r>
              <w:t>2</w:t>
            </w:r>
          </w:p>
        </w:tc>
      </w:tr>
      <w:tr w:rsidR="0035633F" w:rsidRPr="00DC11F5" w:rsidTr="00901E3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5949AA" w:rsidRDefault="0035633F" w:rsidP="000A5A6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BE57FE" w:rsidRDefault="0035633F" w:rsidP="000A5A62">
            <w:pPr>
              <w:jc w:val="center"/>
            </w:pPr>
            <w:r>
              <w:t>26</w:t>
            </w:r>
          </w:p>
        </w:tc>
      </w:tr>
    </w:tbl>
    <w:p w:rsidR="0035633F" w:rsidRPr="00DC11F5" w:rsidRDefault="0035633F" w:rsidP="00292248">
      <w:pPr>
        <w:autoSpaceDE w:val="0"/>
        <w:autoSpaceDN w:val="0"/>
        <w:adjustRightInd w:val="0"/>
        <w:jc w:val="both"/>
        <w:rPr>
          <w:b/>
          <w:bCs/>
          <w:i/>
          <w:iCs/>
        </w:rPr>
      </w:pPr>
    </w:p>
    <w:p w:rsidR="0035633F" w:rsidRPr="00DC11F5" w:rsidRDefault="0035633F" w:rsidP="001C5440">
      <w:pPr>
        <w:pStyle w:val="ListParagraph"/>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5633F" w:rsidRPr="00DC11F5" w:rsidRDefault="0035633F" w:rsidP="00034A75">
      <w:pPr>
        <w:pStyle w:val="ListParagraph"/>
        <w:ind w:left="862"/>
        <w:rPr>
          <w:b/>
        </w:rPr>
      </w:pPr>
      <w:r w:rsidRPr="00DC11F5">
        <w:rPr>
          <w:b/>
        </w:rPr>
        <w:t>4.1Распределение часов по разделам/темам и видам работы</w:t>
      </w:r>
    </w:p>
    <w:p w:rsidR="0035633F" w:rsidRPr="00DC11F5" w:rsidRDefault="0035633F" w:rsidP="00A430D9">
      <w:pPr>
        <w:pStyle w:val="ListParagraph"/>
        <w:ind w:left="1724"/>
        <w:jc w:val="both"/>
        <w:rPr>
          <w:b/>
        </w:rPr>
      </w:pPr>
      <w:r w:rsidRPr="00DC11F5">
        <w:rPr>
          <w:b/>
        </w:rPr>
        <w:t>4.1.1</w:t>
      </w:r>
      <w:r>
        <w:rPr>
          <w:b/>
        </w:rPr>
        <w:t xml:space="preserve">. </w:t>
      </w:r>
      <w:r w:rsidRPr="00DC11F5">
        <w:rPr>
          <w:b/>
        </w:rPr>
        <w:t>Очная форма обучения</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67"/>
        <w:gridCol w:w="4111"/>
        <w:gridCol w:w="992"/>
        <w:gridCol w:w="1134"/>
        <w:gridCol w:w="709"/>
        <w:gridCol w:w="1984"/>
      </w:tblGrid>
      <w:tr w:rsidR="0035633F" w:rsidRPr="00DC11F5" w:rsidTr="00DA7CD3">
        <w:tc>
          <w:tcPr>
            <w:tcW w:w="567" w:type="dxa"/>
            <w:vMerge w:val="restart"/>
          </w:tcPr>
          <w:p w:rsidR="0035633F" w:rsidRPr="00DC11F5" w:rsidRDefault="0035633F" w:rsidP="00935672">
            <w:pPr>
              <w:jc w:val="center"/>
              <w:rPr>
                <w:b/>
              </w:rPr>
            </w:pPr>
          </w:p>
          <w:p w:rsidR="0035633F" w:rsidRPr="00DC11F5" w:rsidRDefault="0035633F" w:rsidP="00935672">
            <w:pPr>
              <w:jc w:val="center"/>
              <w:rPr>
                <w:b/>
              </w:rPr>
            </w:pPr>
            <w:r w:rsidRPr="00DC11F5">
              <w:rPr>
                <w:b/>
              </w:rPr>
              <w:t>№ п/п</w:t>
            </w:r>
          </w:p>
        </w:tc>
        <w:tc>
          <w:tcPr>
            <w:tcW w:w="4111" w:type="dxa"/>
            <w:vMerge w:val="restart"/>
          </w:tcPr>
          <w:p w:rsidR="0035633F" w:rsidRPr="00DC11F5" w:rsidRDefault="0035633F" w:rsidP="00935672">
            <w:pPr>
              <w:jc w:val="center"/>
              <w:rPr>
                <w:b/>
              </w:rPr>
            </w:pPr>
          </w:p>
          <w:p w:rsidR="0035633F" w:rsidRPr="00DC11F5" w:rsidRDefault="0035633F" w:rsidP="00935672">
            <w:pPr>
              <w:jc w:val="center"/>
              <w:rPr>
                <w:b/>
              </w:rPr>
            </w:pPr>
            <w:r w:rsidRPr="00DC11F5">
              <w:rPr>
                <w:b/>
              </w:rPr>
              <w:t>Раздел/тема</w:t>
            </w:r>
          </w:p>
        </w:tc>
        <w:tc>
          <w:tcPr>
            <w:tcW w:w="4819" w:type="dxa"/>
            <w:gridSpan w:val="4"/>
          </w:tcPr>
          <w:p w:rsidR="0035633F" w:rsidRPr="00DC11F5" w:rsidRDefault="0035633F" w:rsidP="00935672">
            <w:pPr>
              <w:jc w:val="center"/>
              <w:rPr>
                <w:b/>
              </w:rPr>
            </w:pPr>
            <w:r w:rsidRPr="00DC11F5">
              <w:rPr>
                <w:b/>
              </w:rPr>
              <w:t>Виды учебной работы (в часах)</w:t>
            </w:r>
          </w:p>
        </w:tc>
      </w:tr>
      <w:tr w:rsidR="0035633F" w:rsidRPr="00DC11F5" w:rsidTr="00DA7CD3">
        <w:tc>
          <w:tcPr>
            <w:tcW w:w="567" w:type="dxa"/>
            <w:vMerge/>
          </w:tcPr>
          <w:p w:rsidR="0035633F" w:rsidRPr="00DC11F5" w:rsidRDefault="0035633F" w:rsidP="00935672">
            <w:pPr>
              <w:jc w:val="center"/>
              <w:rPr>
                <w:b/>
              </w:rPr>
            </w:pPr>
          </w:p>
        </w:tc>
        <w:tc>
          <w:tcPr>
            <w:tcW w:w="4111" w:type="dxa"/>
            <w:vMerge/>
          </w:tcPr>
          <w:p w:rsidR="0035633F" w:rsidRPr="00DC11F5" w:rsidRDefault="0035633F" w:rsidP="00935672">
            <w:pPr>
              <w:jc w:val="center"/>
              <w:rPr>
                <w:b/>
              </w:rPr>
            </w:pPr>
          </w:p>
        </w:tc>
        <w:tc>
          <w:tcPr>
            <w:tcW w:w="2835" w:type="dxa"/>
            <w:gridSpan w:val="3"/>
          </w:tcPr>
          <w:p w:rsidR="0035633F" w:rsidRPr="00DC11F5" w:rsidRDefault="0035633F" w:rsidP="00935672">
            <w:pPr>
              <w:jc w:val="center"/>
              <w:rPr>
                <w:b/>
              </w:rPr>
            </w:pPr>
            <w:r w:rsidRPr="00DC11F5">
              <w:rPr>
                <w:b/>
              </w:rPr>
              <w:t>Аудиторная работа</w:t>
            </w:r>
          </w:p>
        </w:tc>
        <w:tc>
          <w:tcPr>
            <w:tcW w:w="1984" w:type="dxa"/>
            <w:vMerge w:val="restart"/>
          </w:tcPr>
          <w:p w:rsidR="0035633F" w:rsidRPr="00DC11F5" w:rsidRDefault="0035633F" w:rsidP="00935672">
            <w:pPr>
              <w:jc w:val="center"/>
              <w:rPr>
                <w:b/>
              </w:rPr>
            </w:pPr>
            <w:r w:rsidRPr="00DC11F5">
              <w:rPr>
                <w:b/>
              </w:rPr>
              <w:t>Самостоятельная работа</w:t>
            </w:r>
          </w:p>
        </w:tc>
      </w:tr>
      <w:tr w:rsidR="0035633F" w:rsidRPr="00DC11F5" w:rsidTr="00DA7CD3">
        <w:tc>
          <w:tcPr>
            <w:tcW w:w="567" w:type="dxa"/>
            <w:vMerge/>
          </w:tcPr>
          <w:p w:rsidR="0035633F" w:rsidRPr="00DC11F5" w:rsidRDefault="0035633F" w:rsidP="00935672">
            <w:pPr>
              <w:jc w:val="both"/>
            </w:pPr>
          </w:p>
        </w:tc>
        <w:tc>
          <w:tcPr>
            <w:tcW w:w="4111" w:type="dxa"/>
            <w:vMerge/>
          </w:tcPr>
          <w:p w:rsidR="0035633F" w:rsidRPr="00DC11F5" w:rsidRDefault="0035633F" w:rsidP="00935672">
            <w:pPr>
              <w:jc w:val="both"/>
            </w:pPr>
          </w:p>
        </w:tc>
        <w:tc>
          <w:tcPr>
            <w:tcW w:w="992" w:type="dxa"/>
          </w:tcPr>
          <w:p w:rsidR="0035633F" w:rsidRPr="00DC11F5" w:rsidRDefault="0035633F" w:rsidP="00935672">
            <w:pPr>
              <w:jc w:val="center"/>
              <w:rPr>
                <w:b/>
              </w:rPr>
            </w:pPr>
            <w:r w:rsidRPr="00DC11F5">
              <w:rPr>
                <w:b/>
              </w:rPr>
              <w:t>ЛЗ</w:t>
            </w:r>
          </w:p>
        </w:tc>
        <w:tc>
          <w:tcPr>
            <w:tcW w:w="1134" w:type="dxa"/>
          </w:tcPr>
          <w:p w:rsidR="0035633F" w:rsidRPr="00DC11F5" w:rsidRDefault="0035633F" w:rsidP="00935672">
            <w:pPr>
              <w:jc w:val="center"/>
              <w:rPr>
                <w:b/>
              </w:rPr>
            </w:pPr>
            <w:r w:rsidRPr="00DC11F5">
              <w:rPr>
                <w:b/>
              </w:rPr>
              <w:t>ПЗ</w:t>
            </w:r>
          </w:p>
        </w:tc>
        <w:tc>
          <w:tcPr>
            <w:tcW w:w="709" w:type="dxa"/>
          </w:tcPr>
          <w:p w:rsidR="0035633F" w:rsidRPr="00DC11F5" w:rsidRDefault="0035633F" w:rsidP="00B97BE2">
            <w:pPr>
              <w:rPr>
                <w:b/>
              </w:rPr>
            </w:pPr>
            <w:r w:rsidRPr="00DC11F5">
              <w:rPr>
                <w:b/>
              </w:rPr>
              <w:t>ЛабЗ</w:t>
            </w:r>
          </w:p>
        </w:tc>
        <w:tc>
          <w:tcPr>
            <w:tcW w:w="1984" w:type="dxa"/>
            <w:vMerge/>
          </w:tcPr>
          <w:p w:rsidR="0035633F" w:rsidRPr="00DC11F5" w:rsidRDefault="0035633F" w:rsidP="00935672">
            <w:pPr>
              <w:jc w:val="both"/>
            </w:pPr>
          </w:p>
        </w:tc>
      </w:tr>
      <w:tr w:rsidR="0035633F" w:rsidRPr="00DC11F5" w:rsidTr="00DA7CD3">
        <w:tc>
          <w:tcPr>
            <w:tcW w:w="567" w:type="dxa"/>
          </w:tcPr>
          <w:p w:rsidR="0035633F" w:rsidRPr="00DC11F5" w:rsidRDefault="0035633F" w:rsidP="008E11D1">
            <w:pPr>
              <w:pStyle w:val="ListParagraph"/>
              <w:numPr>
                <w:ilvl w:val="0"/>
                <w:numId w:val="8"/>
              </w:numPr>
              <w:ind w:left="0"/>
              <w:jc w:val="both"/>
            </w:pPr>
            <w:r>
              <w:t>1.</w:t>
            </w:r>
          </w:p>
        </w:tc>
        <w:tc>
          <w:tcPr>
            <w:tcW w:w="4111" w:type="dxa"/>
          </w:tcPr>
          <w:p w:rsidR="0035633F" w:rsidRPr="006D24AA" w:rsidRDefault="0035633F" w:rsidP="008E11D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992" w:type="dxa"/>
          </w:tcPr>
          <w:p w:rsidR="0035633F" w:rsidRDefault="0035633F" w:rsidP="008E11D1">
            <w:pPr>
              <w:jc w:val="center"/>
            </w:pPr>
          </w:p>
          <w:p w:rsidR="0035633F" w:rsidRPr="00DC11F5" w:rsidRDefault="0035633F" w:rsidP="008E11D1">
            <w:pPr>
              <w:jc w:val="center"/>
            </w:pPr>
          </w:p>
        </w:tc>
        <w:tc>
          <w:tcPr>
            <w:tcW w:w="1134" w:type="dxa"/>
          </w:tcPr>
          <w:p w:rsidR="0035633F" w:rsidRPr="00DC11F5" w:rsidRDefault="0035633F" w:rsidP="008E11D1">
            <w:pPr>
              <w:jc w:val="center"/>
            </w:pPr>
            <w:r>
              <w:t>4</w:t>
            </w:r>
          </w:p>
        </w:tc>
        <w:tc>
          <w:tcPr>
            <w:tcW w:w="709" w:type="dxa"/>
          </w:tcPr>
          <w:p w:rsidR="0035633F" w:rsidRPr="00DC11F5" w:rsidRDefault="0035633F" w:rsidP="008E11D1">
            <w:pPr>
              <w:jc w:val="center"/>
            </w:pPr>
          </w:p>
        </w:tc>
        <w:tc>
          <w:tcPr>
            <w:tcW w:w="1984" w:type="dxa"/>
          </w:tcPr>
          <w:p w:rsidR="0035633F" w:rsidRPr="00DC11F5" w:rsidRDefault="0035633F" w:rsidP="008E11D1">
            <w:pPr>
              <w:jc w:val="center"/>
            </w:pPr>
            <w:r>
              <w:t>4</w:t>
            </w:r>
          </w:p>
        </w:tc>
      </w:tr>
      <w:tr w:rsidR="0035633F" w:rsidRPr="00DC11F5" w:rsidTr="00DA7CD3">
        <w:tc>
          <w:tcPr>
            <w:tcW w:w="567" w:type="dxa"/>
          </w:tcPr>
          <w:p w:rsidR="0035633F" w:rsidRDefault="0035633F" w:rsidP="008E11D1">
            <w:pPr>
              <w:pStyle w:val="ListParagraph"/>
              <w:numPr>
                <w:ilvl w:val="0"/>
                <w:numId w:val="8"/>
              </w:numPr>
              <w:ind w:left="0"/>
              <w:jc w:val="both"/>
            </w:pPr>
            <w:r>
              <w:t>2.</w:t>
            </w:r>
          </w:p>
        </w:tc>
        <w:tc>
          <w:tcPr>
            <w:tcW w:w="4111" w:type="dxa"/>
          </w:tcPr>
          <w:p w:rsidR="0035633F" w:rsidRPr="00773DBC" w:rsidRDefault="0035633F" w:rsidP="008E11D1">
            <w:r>
              <w:t>Тренинг вербальной и невербальной коммуникации</w:t>
            </w:r>
          </w:p>
        </w:tc>
        <w:tc>
          <w:tcPr>
            <w:tcW w:w="992" w:type="dxa"/>
          </w:tcPr>
          <w:p w:rsidR="0035633F" w:rsidRPr="00DC11F5" w:rsidRDefault="0035633F" w:rsidP="008E11D1">
            <w:pPr>
              <w:jc w:val="center"/>
            </w:pPr>
          </w:p>
        </w:tc>
        <w:tc>
          <w:tcPr>
            <w:tcW w:w="1134" w:type="dxa"/>
          </w:tcPr>
          <w:p w:rsidR="0035633F" w:rsidRPr="00DC11F5" w:rsidRDefault="0035633F" w:rsidP="008E11D1">
            <w:pPr>
              <w:jc w:val="center"/>
            </w:pPr>
            <w:r>
              <w:t>4</w:t>
            </w:r>
          </w:p>
        </w:tc>
        <w:tc>
          <w:tcPr>
            <w:tcW w:w="709" w:type="dxa"/>
          </w:tcPr>
          <w:p w:rsidR="0035633F" w:rsidRPr="00DC11F5" w:rsidRDefault="0035633F" w:rsidP="008E11D1">
            <w:pPr>
              <w:jc w:val="center"/>
            </w:pPr>
          </w:p>
        </w:tc>
        <w:tc>
          <w:tcPr>
            <w:tcW w:w="1984" w:type="dxa"/>
          </w:tcPr>
          <w:p w:rsidR="0035633F" w:rsidRPr="00DC11F5" w:rsidRDefault="0035633F" w:rsidP="008E11D1">
            <w:pPr>
              <w:jc w:val="center"/>
            </w:pPr>
            <w:r>
              <w:t>4</w:t>
            </w:r>
          </w:p>
        </w:tc>
      </w:tr>
      <w:tr w:rsidR="0035633F" w:rsidRPr="00DC11F5" w:rsidTr="00DA7CD3">
        <w:tc>
          <w:tcPr>
            <w:tcW w:w="567" w:type="dxa"/>
          </w:tcPr>
          <w:p w:rsidR="0035633F" w:rsidRDefault="0035633F" w:rsidP="008E11D1">
            <w:pPr>
              <w:pStyle w:val="ListParagraph"/>
              <w:numPr>
                <w:ilvl w:val="0"/>
                <w:numId w:val="8"/>
              </w:numPr>
              <w:ind w:left="0"/>
              <w:jc w:val="both"/>
            </w:pPr>
            <w:r>
              <w:t>3.</w:t>
            </w:r>
          </w:p>
        </w:tc>
        <w:tc>
          <w:tcPr>
            <w:tcW w:w="4111" w:type="dxa"/>
          </w:tcPr>
          <w:p w:rsidR="0035633F" w:rsidRPr="00773DBC" w:rsidRDefault="0035633F" w:rsidP="008E11D1">
            <w:r>
              <w:t>Виды тренинга делового общения</w:t>
            </w:r>
          </w:p>
        </w:tc>
        <w:tc>
          <w:tcPr>
            <w:tcW w:w="992" w:type="dxa"/>
          </w:tcPr>
          <w:p w:rsidR="0035633F" w:rsidRDefault="0035633F" w:rsidP="008E11D1">
            <w:pPr>
              <w:jc w:val="center"/>
            </w:pPr>
          </w:p>
        </w:tc>
        <w:tc>
          <w:tcPr>
            <w:tcW w:w="1134" w:type="dxa"/>
          </w:tcPr>
          <w:p w:rsidR="0035633F" w:rsidRDefault="0035633F" w:rsidP="008E11D1">
            <w:pPr>
              <w:jc w:val="center"/>
            </w:pPr>
            <w:r>
              <w:t>4</w:t>
            </w:r>
          </w:p>
        </w:tc>
        <w:tc>
          <w:tcPr>
            <w:tcW w:w="709" w:type="dxa"/>
          </w:tcPr>
          <w:p w:rsidR="0035633F" w:rsidRPr="00DC11F5" w:rsidRDefault="0035633F" w:rsidP="008E11D1">
            <w:pPr>
              <w:jc w:val="center"/>
            </w:pPr>
          </w:p>
        </w:tc>
        <w:tc>
          <w:tcPr>
            <w:tcW w:w="1984" w:type="dxa"/>
          </w:tcPr>
          <w:p w:rsidR="0035633F" w:rsidRPr="00DC11F5" w:rsidRDefault="0035633F" w:rsidP="008E11D1">
            <w:pPr>
              <w:jc w:val="center"/>
            </w:pPr>
            <w:r>
              <w:t>4</w:t>
            </w:r>
          </w:p>
        </w:tc>
      </w:tr>
      <w:tr w:rsidR="0035633F" w:rsidRPr="00DC11F5" w:rsidTr="00DA7CD3">
        <w:trPr>
          <w:trHeight w:hRule="exact" w:val="624"/>
        </w:trPr>
        <w:tc>
          <w:tcPr>
            <w:tcW w:w="567" w:type="dxa"/>
          </w:tcPr>
          <w:p w:rsidR="0035633F" w:rsidRDefault="0035633F" w:rsidP="008E11D1">
            <w:pPr>
              <w:jc w:val="both"/>
            </w:pPr>
            <w:r>
              <w:t>4.</w:t>
            </w:r>
          </w:p>
          <w:p w:rsidR="0035633F" w:rsidRPr="00DC11F5" w:rsidRDefault="0035633F" w:rsidP="008E11D1">
            <w:pPr>
              <w:jc w:val="both"/>
            </w:pPr>
          </w:p>
        </w:tc>
        <w:tc>
          <w:tcPr>
            <w:tcW w:w="4111" w:type="dxa"/>
          </w:tcPr>
          <w:p w:rsidR="0035633F" w:rsidRPr="00773DBC" w:rsidRDefault="0035633F" w:rsidP="005C78C9">
            <w:r>
              <w:t>Модели тренинга при различных формах делового общения</w:t>
            </w:r>
          </w:p>
        </w:tc>
        <w:tc>
          <w:tcPr>
            <w:tcW w:w="992" w:type="dxa"/>
          </w:tcPr>
          <w:p w:rsidR="0035633F" w:rsidRPr="00DC11F5" w:rsidRDefault="0035633F" w:rsidP="008E11D1">
            <w:pPr>
              <w:jc w:val="center"/>
            </w:pPr>
          </w:p>
        </w:tc>
        <w:tc>
          <w:tcPr>
            <w:tcW w:w="1134" w:type="dxa"/>
          </w:tcPr>
          <w:p w:rsidR="0035633F" w:rsidRPr="00DC11F5" w:rsidRDefault="0035633F" w:rsidP="00EC485C">
            <w:pPr>
              <w:jc w:val="center"/>
            </w:pPr>
            <w:r>
              <w:t>4(3*)</w:t>
            </w:r>
          </w:p>
        </w:tc>
        <w:tc>
          <w:tcPr>
            <w:tcW w:w="709" w:type="dxa"/>
          </w:tcPr>
          <w:p w:rsidR="0035633F" w:rsidRPr="00DC11F5" w:rsidRDefault="0035633F" w:rsidP="008E11D1">
            <w:pPr>
              <w:jc w:val="center"/>
            </w:pPr>
          </w:p>
        </w:tc>
        <w:tc>
          <w:tcPr>
            <w:tcW w:w="1984" w:type="dxa"/>
          </w:tcPr>
          <w:p w:rsidR="0035633F" w:rsidRPr="00DC11F5" w:rsidRDefault="0035633F" w:rsidP="008E11D1">
            <w:pPr>
              <w:jc w:val="center"/>
            </w:pPr>
            <w:r>
              <w:t>6</w:t>
            </w:r>
          </w:p>
        </w:tc>
      </w:tr>
      <w:tr w:rsidR="0035633F" w:rsidRPr="00DC11F5" w:rsidTr="00DA7CD3">
        <w:tc>
          <w:tcPr>
            <w:tcW w:w="567" w:type="dxa"/>
          </w:tcPr>
          <w:p w:rsidR="0035633F" w:rsidRPr="00DC11F5" w:rsidRDefault="0035633F" w:rsidP="00935672">
            <w:pPr>
              <w:pStyle w:val="ListParagraph"/>
              <w:ind w:left="0"/>
              <w:jc w:val="both"/>
            </w:pPr>
          </w:p>
        </w:tc>
        <w:tc>
          <w:tcPr>
            <w:tcW w:w="4111" w:type="dxa"/>
          </w:tcPr>
          <w:p w:rsidR="0035633F" w:rsidRPr="00DC11F5" w:rsidRDefault="0035633F" w:rsidP="00935672">
            <w:pPr>
              <w:jc w:val="both"/>
            </w:pPr>
            <w:r w:rsidRPr="00DC11F5">
              <w:t xml:space="preserve">Итого </w:t>
            </w:r>
          </w:p>
        </w:tc>
        <w:tc>
          <w:tcPr>
            <w:tcW w:w="992" w:type="dxa"/>
          </w:tcPr>
          <w:p w:rsidR="0035633F" w:rsidRPr="00DC11F5" w:rsidRDefault="0035633F" w:rsidP="00935672">
            <w:pPr>
              <w:jc w:val="center"/>
            </w:pPr>
          </w:p>
        </w:tc>
        <w:tc>
          <w:tcPr>
            <w:tcW w:w="1134" w:type="dxa"/>
          </w:tcPr>
          <w:p w:rsidR="0035633F" w:rsidRPr="00DC11F5" w:rsidRDefault="0035633F" w:rsidP="00EC485C">
            <w:pPr>
              <w:jc w:val="center"/>
            </w:pPr>
            <w:r>
              <w:t>16(3*)</w:t>
            </w:r>
          </w:p>
        </w:tc>
        <w:tc>
          <w:tcPr>
            <w:tcW w:w="709" w:type="dxa"/>
          </w:tcPr>
          <w:p w:rsidR="0035633F" w:rsidRPr="00DC11F5" w:rsidRDefault="0035633F" w:rsidP="00935672">
            <w:pPr>
              <w:jc w:val="center"/>
            </w:pPr>
          </w:p>
        </w:tc>
        <w:tc>
          <w:tcPr>
            <w:tcW w:w="1984" w:type="dxa"/>
          </w:tcPr>
          <w:p w:rsidR="0035633F" w:rsidRPr="00DC11F5" w:rsidRDefault="0035633F" w:rsidP="00935672">
            <w:pPr>
              <w:jc w:val="center"/>
            </w:pPr>
            <w:r>
              <w:t>18</w:t>
            </w:r>
          </w:p>
        </w:tc>
      </w:tr>
    </w:tbl>
    <w:p w:rsidR="0035633F" w:rsidRPr="00092C77" w:rsidRDefault="0035633F" w:rsidP="00DA7CD3">
      <w:pPr>
        <w:jc w:val="both"/>
      </w:pPr>
      <w:r w:rsidRPr="00530454">
        <w:t>*- реализуется в форме практической подготовки</w:t>
      </w:r>
    </w:p>
    <w:p w:rsidR="0035633F" w:rsidRDefault="0035633F" w:rsidP="002900BE">
      <w:pPr>
        <w:autoSpaceDE w:val="0"/>
        <w:autoSpaceDN w:val="0"/>
        <w:adjustRightInd w:val="0"/>
        <w:ind w:left="360"/>
        <w:jc w:val="both"/>
      </w:pPr>
    </w:p>
    <w:p w:rsidR="0035633F" w:rsidRDefault="0035633F" w:rsidP="00F0399E">
      <w:pPr>
        <w:pStyle w:val="ListParagraph"/>
        <w:numPr>
          <w:ilvl w:val="2"/>
          <w:numId w:val="6"/>
        </w:numPr>
        <w:jc w:val="both"/>
        <w:rPr>
          <w:b/>
        </w:rPr>
      </w:pPr>
      <w:r>
        <w:rPr>
          <w:b/>
        </w:rPr>
        <w:t>Очно-з</w:t>
      </w:r>
      <w:r w:rsidRPr="00DC11F5">
        <w:rPr>
          <w:b/>
        </w:rPr>
        <w:t>аочная форма обучения</w:t>
      </w:r>
    </w:p>
    <w:p w:rsidR="0035633F" w:rsidRDefault="0035633F" w:rsidP="00DA7CD3">
      <w:pPr>
        <w:pStyle w:val="ListParagraph"/>
        <w:ind w:left="2444"/>
        <w:jc w:val="both"/>
        <w:rPr>
          <w:b/>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67"/>
        <w:gridCol w:w="4111"/>
        <w:gridCol w:w="992"/>
        <w:gridCol w:w="1134"/>
        <w:gridCol w:w="709"/>
        <w:gridCol w:w="1984"/>
      </w:tblGrid>
      <w:tr w:rsidR="0035633F" w:rsidRPr="00DC11F5" w:rsidTr="005A7424">
        <w:tc>
          <w:tcPr>
            <w:tcW w:w="567" w:type="dxa"/>
            <w:vMerge w:val="restart"/>
          </w:tcPr>
          <w:p w:rsidR="0035633F" w:rsidRPr="00DC11F5" w:rsidRDefault="0035633F" w:rsidP="005A7424">
            <w:pPr>
              <w:jc w:val="center"/>
              <w:rPr>
                <w:b/>
              </w:rPr>
            </w:pPr>
          </w:p>
          <w:p w:rsidR="0035633F" w:rsidRPr="00DC11F5" w:rsidRDefault="0035633F" w:rsidP="005A7424">
            <w:pPr>
              <w:jc w:val="center"/>
              <w:rPr>
                <w:b/>
              </w:rPr>
            </w:pPr>
            <w:r w:rsidRPr="00DC11F5">
              <w:rPr>
                <w:b/>
              </w:rPr>
              <w:t>№ п/п</w:t>
            </w:r>
          </w:p>
        </w:tc>
        <w:tc>
          <w:tcPr>
            <w:tcW w:w="4111" w:type="dxa"/>
            <w:vMerge w:val="restart"/>
          </w:tcPr>
          <w:p w:rsidR="0035633F" w:rsidRPr="00DC11F5" w:rsidRDefault="0035633F" w:rsidP="005A7424">
            <w:pPr>
              <w:jc w:val="center"/>
              <w:rPr>
                <w:b/>
              </w:rPr>
            </w:pPr>
          </w:p>
          <w:p w:rsidR="0035633F" w:rsidRPr="00DC11F5" w:rsidRDefault="0035633F" w:rsidP="005A7424">
            <w:pPr>
              <w:jc w:val="center"/>
              <w:rPr>
                <w:b/>
              </w:rPr>
            </w:pPr>
            <w:r w:rsidRPr="00DC11F5">
              <w:rPr>
                <w:b/>
              </w:rPr>
              <w:t>Раздел/тема</w:t>
            </w:r>
          </w:p>
        </w:tc>
        <w:tc>
          <w:tcPr>
            <w:tcW w:w="4819" w:type="dxa"/>
            <w:gridSpan w:val="4"/>
          </w:tcPr>
          <w:p w:rsidR="0035633F" w:rsidRPr="00DC11F5" w:rsidRDefault="0035633F" w:rsidP="005A7424">
            <w:pPr>
              <w:jc w:val="center"/>
              <w:rPr>
                <w:b/>
              </w:rPr>
            </w:pPr>
            <w:r w:rsidRPr="00DC11F5">
              <w:rPr>
                <w:b/>
              </w:rPr>
              <w:t>Виды учебной работы (в часах)</w:t>
            </w:r>
          </w:p>
        </w:tc>
      </w:tr>
      <w:tr w:rsidR="0035633F" w:rsidRPr="00DC11F5" w:rsidTr="005A7424">
        <w:tc>
          <w:tcPr>
            <w:tcW w:w="567" w:type="dxa"/>
            <w:vMerge/>
          </w:tcPr>
          <w:p w:rsidR="0035633F" w:rsidRPr="00DC11F5" w:rsidRDefault="0035633F" w:rsidP="005A7424">
            <w:pPr>
              <w:jc w:val="center"/>
              <w:rPr>
                <w:b/>
              </w:rPr>
            </w:pPr>
          </w:p>
        </w:tc>
        <w:tc>
          <w:tcPr>
            <w:tcW w:w="4111" w:type="dxa"/>
            <w:vMerge/>
          </w:tcPr>
          <w:p w:rsidR="0035633F" w:rsidRPr="00DC11F5" w:rsidRDefault="0035633F" w:rsidP="005A7424">
            <w:pPr>
              <w:jc w:val="center"/>
              <w:rPr>
                <w:b/>
              </w:rPr>
            </w:pPr>
          </w:p>
        </w:tc>
        <w:tc>
          <w:tcPr>
            <w:tcW w:w="2835" w:type="dxa"/>
            <w:gridSpan w:val="3"/>
          </w:tcPr>
          <w:p w:rsidR="0035633F" w:rsidRPr="00DC11F5" w:rsidRDefault="0035633F" w:rsidP="005A7424">
            <w:pPr>
              <w:jc w:val="center"/>
              <w:rPr>
                <w:b/>
              </w:rPr>
            </w:pPr>
            <w:r w:rsidRPr="00DC11F5">
              <w:rPr>
                <w:b/>
              </w:rPr>
              <w:t>Аудиторная работа</w:t>
            </w:r>
          </w:p>
        </w:tc>
        <w:tc>
          <w:tcPr>
            <w:tcW w:w="1984" w:type="dxa"/>
            <w:vMerge w:val="restart"/>
          </w:tcPr>
          <w:p w:rsidR="0035633F" w:rsidRPr="00DC11F5" w:rsidRDefault="0035633F" w:rsidP="005A7424">
            <w:pPr>
              <w:jc w:val="center"/>
              <w:rPr>
                <w:b/>
              </w:rPr>
            </w:pPr>
            <w:r w:rsidRPr="00DC11F5">
              <w:rPr>
                <w:b/>
              </w:rPr>
              <w:t>Самостоятельная работа</w:t>
            </w:r>
          </w:p>
        </w:tc>
      </w:tr>
      <w:tr w:rsidR="0035633F" w:rsidRPr="00DC11F5" w:rsidTr="005A7424">
        <w:tc>
          <w:tcPr>
            <w:tcW w:w="567" w:type="dxa"/>
            <w:vMerge/>
          </w:tcPr>
          <w:p w:rsidR="0035633F" w:rsidRPr="00DC11F5" w:rsidRDefault="0035633F" w:rsidP="005A7424">
            <w:pPr>
              <w:jc w:val="both"/>
            </w:pPr>
          </w:p>
        </w:tc>
        <w:tc>
          <w:tcPr>
            <w:tcW w:w="4111" w:type="dxa"/>
            <w:vMerge/>
          </w:tcPr>
          <w:p w:rsidR="0035633F" w:rsidRPr="00DC11F5" w:rsidRDefault="0035633F" w:rsidP="005A7424">
            <w:pPr>
              <w:jc w:val="both"/>
            </w:pPr>
          </w:p>
        </w:tc>
        <w:tc>
          <w:tcPr>
            <w:tcW w:w="992" w:type="dxa"/>
          </w:tcPr>
          <w:p w:rsidR="0035633F" w:rsidRPr="00DC11F5" w:rsidRDefault="0035633F" w:rsidP="005A7424">
            <w:pPr>
              <w:jc w:val="center"/>
              <w:rPr>
                <w:b/>
              </w:rPr>
            </w:pPr>
            <w:r w:rsidRPr="00DC11F5">
              <w:rPr>
                <w:b/>
              </w:rPr>
              <w:t>ЛЗ</w:t>
            </w:r>
          </w:p>
        </w:tc>
        <w:tc>
          <w:tcPr>
            <w:tcW w:w="1134" w:type="dxa"/>
          </w:tcPr>
          <w:p w:rsidR="0035633F" w:rsidRPr="00DC11F5" w:rsidRDefault="0035633F" w:rsidP="005A7424">
            <w:pPr>
              <w:jc w:val="center"/>
              <w:rPr>
                <w:b/>
              </w:rPr>
            </w:pPr>
            <w:r w:rsidRPr="00DC11F5">
              <w:rPr>
                <w:b/>
              </w:rPr>
              <w:t>ПЗ</w:t>
            </w:r>
          </w:p>
        </w:tc>
        <w:tc>
          <w:tcPr>
            <w:tcW w:w="709" w:type="dxa"/>
          </w:tcPr>
          <w:p w:rsidR="0035633F" w:rsidRPr="00DC11F5" w:rsidRDefault="0035633F" w:rsidP="005A7424">
            <w:pPr>
              <w:rPr>
                <w:b/>
              </w:rPr>
            </w:pPr>
            <w:r w:rsidRPr="00DC11F5">
              <w:rPr>
                <w:b/>
              </w:rPr>
              <w:t>ЛабЗ</w:t>
            </w:r>
          </w:p>
        </w:tc>
        <w:tc>
          <w:tcPr>
            <w:tcW w:w="1984" w:type="dxa"/>
            <w:vMerge/>
          </w:tcPr>
          <w:p w:rsidR="0035633F" w:rsidRPr="00DC11F5" w:rsidRDefault="0035633F" w:rsidP="005A7424">
            <w:pPr>
              <w:jc w:val="both"/>
            </w:pPr>
          </w:p>
        </w:tc>
      </w:tr>
      <w:tr w:rsidR="0035633F" w:rsidRPr="00DC11F5" w:rsidTr="005A7424">
        <w:tc>
          <w:tcPr>
            <w:tcW w:w="567" w:type="dxa"/>
          </w:tcPr>
          <w:p w:rsidR="0035633F" w:rsidRPr="00DC11F5" w:rsidRDefault="0035633F" w:rsidP="005A7424">
            <w:pPr>
              <w:pStyle w:val="ListParagraph"/>
              <w:numPr>
                <w:ilvl w:val="0"/>
                <w:numId w:val="8"/>
              </w:numPr>
              <w:ind w:left="0"/>
              <w:jc w:val="both"/>
            </w:pPr>
            <w:r>
              <w:t>1.</w:t>
            </w:r>
          </w:p>
        </w:tc>
        <w:tc>
          <w:tcPr>
            <w:tcW w:w="4111" w:type="dxa"/>
          </w:tcPr>
          <w:p w:rsidR="0035633F" w:rsidRPr="006D24AA" w:rsidRDefault="0035633F" w:rsidP="005A7424">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992" w:type="dxa"/>
          </w:tcPr>
          <w:p w:rsidR="0035633F" w:rsidRPr="00DC11F5" w:rsidRDefault="0035633F" w:rsidP="005A7424">
            <w:pPr>
              <w:jc w:val="center"/>
            </w:pPr>
          </w:p>
        </w:tc>
        <w:tc>
          <w:tcPr>
            <w:tcW w:w="1134" w:type="dxa"/>
          </w:tcPr>
          <w:p w:rsidR="0035633F" w:rsidRPr="00DC11F5" w:rsidRDefault="0035633F" w:rsidP="005A7424">
            <w:pPr>
              <w:jc w:val="center"/>
            </w:pPr>
            <w:r>
              <w:t>2</w:t>
            </w:r>
          </w:p>
        </w:tc>
        <w:tc>
          <w:tcPr>
            <w:tcW w:w="709" w:type="dxa"/>
          </w:tcPr>
          <w:p w:rsidR="0035633F" w:rsidRPr="00DC11F5" w:rsidRDefault="0035633F" w:rsidP="005A7424">
            <w:pPr>
              <w:jc w:val="center"/>
            </w:pPr>
          </w:p>
        </w:tc>
        <w:tc>
          <w:tcPr>
            <w:tcW w:w="1984" w:type="dxa"/>
          </w:tcPr>
          <w:p w:rsidR="0035633F" w:rsidRPr="00DC11F5" w:rsidRDefault="0035633F" w:rsidP="005A7424">
            <w:pPr>
              <w:jc w:val="center"/>
            </w:pPr>
            <w:r>
              <w:t>6</w:t>
            </w:r>
          </w:p>
        </w:tc>
      </w:tr>
      <w:tr w:rsidR="0035633F" w:rsidRPr="00DC11F5" w:rsidTr="005A7424">
        <w:tc>
          <w:tcPr>
            <w:tcW w:w="567" w:type="dxa"/>
          </w:tcPr>
          <w:p w:rsidR="0035633F" w:rsidRDefault="0035633F" w:rsidP="005A7424">
            <w:pPr>
              <w:pStyle w:val="ListParagraph"/>
              <w:numPr>
                <w:ilvl w:val="0"/>
                <w:numId w:val="8"/>
              </w:numPr>
              <w:ind w:left="0"/>
              <w:jc w:val="both"/>
            </w:pPr>
            <w:r>
              <w:t>2.</w:t>
            </w:r>
          </w:p>
        </w:tc>
        <w:tc>
          <w:tcPr>
            <w:tcW w:w="4111" w:type="dxa"/>
          </w:tcPr>
          <w:p w:rsidR="0035633F" w:rsidRPr="00773DBC" w:rsidRDefault="0035633F" w:rsidP="005A7424">
            <w:r>
              <w:t>Тренинг вербальной и невербальной коммуникации</w:t>
            </w:r>
          </w:p>
        </w:tc>
        <w:tc>
          <w:tcPr>
            <w:tcW w:w="992" w:type="dxa"/>
          </w:tcPr>
          <w:p w:rsidR="0035633F" w:rsidRPr="00DC11F5" w:rsidRDefault="0035633F" w:rsidP="005A7424">
            <w:pPr>
              <w:jc w:val="center"/>
            </w:pPr>
          </w:p>
        </w:tc>
        <w:tc>
          <w:tcPr>
            <w:tcW w:w="1134" w:type="dxa"/>
          </w:tcPr>
          <w:p w:rsidR="0035633F" w:rsidRPr="00DC11F5" w:rsidRDefault="0035633F" w:rsidP="005A7424">
            <w:pPr>
              <w:jc w:val="center"/>
            </w:pPr>
            <w:r>
              <w:t>2</w:t>
            </w:r>
          </w:p>
        </w:tc>
        <w:tc>
          <w:tcPr>
            <w:tcW w:w="709" w:type="dxa"/>
          </w:tcPr>
          <w:p w:rsidR="0035633F" w:rsidRPr="00DC11F5" w:rsidRDefault="0035633F" w:rsidP="005A7424">
            <w:pPr>
              <w:jc w:val="center"/>
            </w:pPr>
          </w:p>
        </w:tc>
        <w:tc>
          <w:tcPr>
            <w:tcW w:w="1984" w:type="dxa"/>
          </w:tcPr>
          <w:p w:rsidR="0035633F" w:rsidRPr="00DC11F5" w:rsidRDefault="0035633F" w:rsidP="005A7424">
            <w:pPr>
              <w:jc w:val="center"/>
            </w:pPr>
            <w:r>
              <w:t>6</w:t>
            </w:r>
          </w:p>
        </w:tc>
      </w:tr>
      <w:tr w:rsidR="0035633F" w:rsidRPr="00DC11F5" w:rsidTr="005A7424">
        <w:tc>
          <w:tcPr>
            <w:tcW w:w="567" w:type="dxa"/>
          </w:tcPr>
          <w:p w:rsidR="0035633F" w:rsidRDefault="0035633F" w:rsidP="005A7424">
            <w:pPr>
              <w:pStyle w:val="ListParagraph"/>
              <w:numPr>
                <w:ilvl w:val="0"/>
                <w:numId w:val="8"/>
              </w:numPr>
              <w:ind w:left="0"/>
              <w:jc w:val="both"/>
            </w:pPr>
            <w:r>
              <w:t>3.</w:t>
            </w:r>
          </w:p>
        </w:tc>
        <w:tc>
          <w:tcPr>
            <w:tcW w:w="4111" w:type="dxa"/>
          </w:tcPr>
          <w:p w:rsidR="0035633F" w:rsidRPr="00773DBC" w:rsidRDefault="0035633F" w:rsidP="005A7424">
            <w:r>
              <w:t>Виды тренинга делового общения</w:t>
            </w:r>
          </w:p>
        </w:tc>
        <w:tc>
          <w:tcPr>
            <w:tcW w:w="992" w:type="dxa"/>
          </w:tcPr>
          <w:p w:rsidR="0035633F" w:rsidRDefault="0035633F" w:rsidP="005A7424">
            <w:pPr>
              <w:jc w:val="center"/>
            </w:pPr>
          </w:p>
        </w:tc>
        <w:tc>
          <w:tcPr>
            <w:tcW w:w="1134" w:type="dxa"/>
          </w:tcPr>
          <w:p w:rsidR="0035633F" w:rsidRDefault="0035633F" w:rsidP="005A7424">
            <w:pPr>
              <w:jc w:val="center"/>
            </w:pPr>
            <w:r>
              <w:t>2</w:t>
            </w:r>
          </w:p>
        </w:tc>
        <w:tc>
          <w:tcPr>
            <w:tcW w:w="709" w:type="dxa"/>
          </w:tcPr>
          <w:p w:rsidR="0035633F" w:rsidRPr="00DC11F5" w:rsidRDefault="0035633F" w:rsidP="005A7424">
            <w:pPr>
              <w:jc w:val="center"/>
            </w:pPr>
          </w:p>
        </w:tc>
        <w:tc>
          <w:tcPr>
            <w:tcW w:w="1984" w:type="dxa"/>
          </w:tcPr>
          <w:p w:rsidR="0035633F" w:rsidRPr="00DC11F5" w:rsidRDefault="0035633F" w:rsidP="005A7424">
            <w:pPr>
              <w:jc w:val="center"/>
            </w:pPr>
            <w:r>
              <w:t>7</w:t>
            </w:r>
          </w:p>
        </w:tc>
      </w:tr>
      <w:tr w:rsidR="0035633F" w:rsidRPr="00DC11F5" w:rsidTr="005A7424">
        <w:trPr>
          <w:trHeight w:hRule="exact" w:val="624"/>
        </w:trPr>
        <w:tc>
          <w:tcPr>
            <w:tcW w:w="567" w:type="dxa"/>
          </w:tcPr>
          <w:p w:rsidR="0035633F" w:rsidRDefault="0035633F" w:rsidP="005A7424">
            <w:pPr>
              <w:jc w:val="both"/>
            </w:pPr>
            <w:r>
              <w:t>4.</w:t>
            </w:r>
          </w:p>
          <w:p w:rsidR="0035633F" w:rsidRPr="00DC11F5" w:rsidRDefault="0035633F" w:rsidP="005A7424">
            <w:pPr>
              <w:jc w:val="both"/>
            </w:pPr>
          </w:p>
        </w:tc>
        <w:tc>
          <w:tcPr>
            <w:tcW w:w="4111" w:type="dxa"/>
          </w:tcPr>
          <w:p w:rsidR="0035633F" w:rsidRPr="00773DBC" w:rsidRDefault="0035633F" w:rsidP="005A7424">
            <w:r>
              <w:t>Модели тренинга при различных формах делового общения</w:t>
            </w:r>
          </w:p>
        </w:tc>
        <w:tc>
          <w:tcPr>
            <w:tcW w:w="992" w:type="dxa"/>
          </w:tcPr>
          <w:p w:rsidR="0035633F" w:rsidRPr="00DC11F5" w:rsidRDefault="0035633F" w:rsidP="005A7424">
            <w:pPr>
              <w:jc w:val="center"/>
            </w:pPr>
          </w:p>
        </w:tc>
        <w:tc>
          <w:tcPr>
            <w:tcW w:w="1134" w:type="dxa"/>
          </w:tcPr>
          <w:p w:rsidR="0035633F" w:rsidRPr="00DC11F5" w:rsidRDefault="0035633F" w:rsidP="005A7424">
            <w:pPr>
              <w:jc w:val="center"/>
            </w:pPr>
            <w:r>
              <w:t>2(1*)</w:t>
            </w:r>
          </w:p>
        </w:tc>
        <w:tc>
          <w:tcPr>
            <w:tcW w:w="709" w:type="dxa"/>
          </w:tcPr>
          <w:p w:rsidR="0035633F" w:rsidRPr="00DC11F5" w:rsidRDefault="0035633F" w:rsidP="005A7424">
            <w:pPr>
              <w:jc w:val="center"/>
            </w:pPr>
          </w:p>
        </w:tc>
        <w:tc>
          <w:tcPr>
            <w:tcW w:w="1984" w:type="dxa"/>
          </w:tcPr>
          <w:p w:rsidR="0035633F" w:rsidRPr="00DC11F5" w:rsidRDefault="0035633F" w:rsidP="005A7424">
            <w:pPr>
              <w:jc w:val="center"/>
            </w:pPr>
            <w:r>
              <w:t>7</w:t>
            </w:r>
            <w:bookmarkStart w:id="0" w:name="_GoBack"/>
            <w:bookmarkEnd w:id="0"/>
          </w:p>
        </w:tc>
      </w:tr>
      <w:tr w:rsidR="0035633F" w:rsidRPr="00DC11F5" w:rsidTr="005A7424">
        <w:tc>
          <w:tcPr>
            <w:tcW w:w="567" w:type="dxa"/>
          </w:tcPr>
          <w:p w:rsidR="0035633F" w:rsidRPr="00DC11F5" w:rsidRDefault="0035633F" w:rsidP="005A7424">
            <w:pPr>
              <w:pStyle w:val="ListParagraph"/>
              <w:ind w:left="0"/>
              <w:jc w:val="both"/>
            </w:pPr>
          </w:p>
        </w:tc>
        <w:tc>
          <w:tcPr>
            <w:tcW w:w="4111" w:type="dxa"/>
          </w:tcPr>
          <w:p w:rsidR="0035633F" w:rsidRPr="00DC11F5" w:rsidRDefault="0035633F" w:rsidP="005A7424">
            <w:pPr>
              <w:jc w:val="both"/>
            </w:pPr>
            <w:r w:rsidRPr="00DC11F5">
              <w:t xml:space="preserve">Итого </w:t>
            </w:r>
          </w:p>
        </w:tc>
        <w:tc>
          <w:tcPr>
            <w:tcW w:w="992" w:type="dxa"/>
          </w:tcPr>
          <w:p w:rsidR="0035633F" w:rsidRPr="00DC11F5" w:rsidRDefault="0035633F" w:rsidP="005A7424">
            <w:pPr>
              <w:jc w:val="center"/>
            </w:pPr>
          </w:p>
        </w:tc>
        <w:tc>
          <w:tcPr>
            <w:tcW w:w="1134" w:type="dxa"/>
          </w:tcPr>
          <w:p w:rsidR="0035633F" w:rsidRPr="00DC11F5" w:rsidRDefault="0035633F" w:rsidP="005A7424">
            <w:pPr>
              <w:jc w:val="center"/>
            </w:pPr>
            <w:r>
              <w:t>8(1*)</w:t>
            </w:r>
          </w:p>
        </w:tc>
        <w:tc>
          <w:tcPr>
            <w:tcW w:w="709" w:type="dxa"/>
          </w:tcPr>
          <w:p w:rsidR="0035633F" w:rsidRPr="00DC11F5" w:rsidRDefault="0035633F" w:rsidP="005A7424">
            <w:pPr>
              <w:jc w:val="center"/>
            </w:pPr>
          </w:p>
        </w:tc>
        <w:tc>
          <w:tcPr>
            <w:tcW w:w="1984" w:type="dxa"/>
          </w:tcPr>
          <w:p w:rsidR="0035633F" w:rsidRPr="00DC11F5" w:rsidRDefault="0035633F" w:rsidP="005A7424">
            <w:pPr>
              <w:jc w:val="center"/>
            </w:pPr>
            <w:r>
              <w:t>26</w:t>
            </w:r>
          </w:p>
        </w:tc>
      </w:tr>
    </w:tbl>
    <w:p w:rsidR="0035633F" w:rsidRDefault="0035633F" w:rsidP="00DA7CD3">
      <w:pPr>
        <w:pStyle w:val="ListParagraph"/>
        <w:ind w:left="2444"/>
        <w:jc w:val="both"/>
        <w:rPr>
          <w:b/>
        </w:rPr>
      </w:pPr>
    </w:p>
    <w:p w:rsidR="0035633F" w:rsidRPr="00DC11F5" w:rsidRDefault="0035633F" w:rsidP="00DA7CD3">
      <w:pPr>
        <w:pStyle w:val="ListParagraph"/>
        <w:ind w:left="2444"/>
        <w:jc w:val="both"/>
        <w:rPr>
          <w:b/>
        </w:rPr>
      </w:pPr>
    </w:p>
    <w:p w:rsidR="0035633F" w:rsidRPr="000F440F" w:rsidRDefault="0035633F" w:rsidP="00D00133">
      <w:pPr>
        <w:autoSpaceDE w:val="0"/>
        <w:autoSpaceDN w:val="0"/>
        <w:adjustRightInd w:val="0"/>
        <w:jc w:val="both"/>
      </w:pPr>
    </w:p>
    <w:p w:rsidR="0035633F" w:rsidRPr="00DC11F5" w:rsidRDefault="0035633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35633F" w:rsidRPr="00DC11F5" w:rsidRDefault="0035633F" w:rsidP="00D00133">
      <w:pPr>
        <w:autoSpaceDE w:val="0"/>
        <w:autoSpaceDN w:val="0"/>
        <w:adjustRightInd w:val="0"/>
        <w:ind w:left="1440"/>
        <w:jc w:val="center"/>
        <w:rPr>
          <w:b/>
        </w:rPr>
      </w:pPr>
    </w:p>
    <w:p w:rsidR="0035633F" w:rsidRPr="00DC11F5" w:rsidRDefault="0035633F"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2410"/>
        <w:gridCol w:w="6344"/>
      </w:tblGrid>
      <w:tr w:rsidR="0035633F" w:rsidRPr="002D0F2F" w:rsidTr="006774E3">
        <w:tc>
          <w:tcPr>
            <w:tcW w:w="817" w:type="dxa"/>
          </w:tcPr>
          <w:p w:rsidR="0035633F" w:rsidRPr="002D0F2F" w:rsidRDefault="0035633F" w:rsidP="00A96FF5">
            <w:pPr>
              <w:jc w:val="center"/>
              <w:rPr>
                <w:b/>
              </w:rPr>
            </w:pPr>
            <w:r w:rsidRPr="002D0F2F">
              <w:rPr>
                <w:b/>
              </w:rPr>
              <w:t>№ п/п</w:t>
            </w:r>
          </w:p>
        </w:tc>
        <w:tc>
          <w:tcPr>
            <w:tcW w:w="2410" w:type="dxa"/>
          </w:tcPr>
          <w:p w:rsidR="0035633F" w:rsidRPr="002D0F2F" w:rsidRDefault="0035633F" w:rsidP="00A96FF5">
            <w:pPr>
              <w:jc w:val="center"/>
              <w:rPr>
                <w:b/>
              </w:rPr>
            </w:pPr>
            <w:r w:rsidRPr="002D0F2F">
              <w:rPr>
                <w:b/>
              </w:rPr>
              <w:t>Наименование темы (раздела) дисциплины</w:t>
            </w:r>
          </w:p>
        </w:tc>
        <w:tc>
          <w:tcPr>
            <w:tcW w:w="6344" w:type="dxa"/>
          </w:tcPr>
          <w:p w:rsidR="0035633F" w:rsidRPr="002D0F2F" w:rsidRDefault="0035633F" w:rsidP="002D0F2F">
            <w:pPr>
              <w:jc w:val="center"/>
              <w:rPr>
                <w:b/>
              </w:rPr>
            </w:pPr>
            <w:r w:rsidRPr="002D0F2F">
              <w:rPr>
                <w:b/>
              </w:rPr>
              <w:t>Содержание п</w:t>
            </w:r>
            <w:r>
              <w:rPr>
                <w:b/>
              </w:rPr>
              <w:t>рактического занятия</w:t>
            </w:r>
          </w:p>
        </w:tc>
      </w:tr>
      <w:tr w:rsidR="0035633F" w:rsidRPr="002D0F2F" w:rsidTr="006774E3">
        <w:tc>
          <w:tcPr>
            <w:tcW w:w="817" w:type="dxa"/>
          </w:tcPr>
          <w:p w:rsidR="0035633F" w:rsidRPr="002D0F2F" w:rsidRDefault="0035633F" w:rsidP="00FB7D97">
            <w:pPr>
              <w:pStyle w:val="ListParagraph"/>
              <w:ind w:left="0"/>
            </w:pPr>
            <w:r>
              <w:t>1.</w:t>
            </w:r>
          </w:p>
        </w:tc>
        <w:tc>
          <w:tcPr>
            <w:tcW w:w="2410" w:type="dxa"/>
          </w:tcPr>
          <w:p w:rsidR="0035633F" w:rsidRPr="006D24AA" w:rsidRDefault="0035633F" w:rsidP="00DA7CD3">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35633F" w:rsidRPr="00773DBC" w:rsidRDefault="0035633F" w:rsidP="00DA7CD3">
            <w:pPr>
              <w:jc w:val="both"/>
            </w:pPr>
            <w:r w:rsidRPr="00705CFE">
              <w:t xml:space="preserve">Понятие </w:t>
            </w:r>
            <w:r>
              <w:t>тренинга делового</w:t>
            </w:r>
            <w:r w:rsidRPr="00705CFE">
              <w:t xml:space="preserve"> общения. Предмет</w:t>
            </w:r>
            <w:r>
              <w:t>, цели,</w:t>
            </w:r>
            <w:r w:rsidRPr="00705CFE">
              <w:t xml:space="preserve"> задачи </w:t>
            </w:r>
            <w:r>
              <w:t>тренинга в зависимости от</w:t>
            </w:r>
            <w:r w:rsidRPr="00FC36E4">
              <w:t xml:space="preserve"> протекания различных </w:t>
            </w:r>
            <w:r>
              <w:t>формделового</w:t>
            </w:r>
            <w:r w:rsidRPr="00FC36E4">
              <w:t xml:space="preserve"> общения</w:t>
            </w:r>
            <w:r>
              <w:t xml:space="preserve">. </w:t>
            </w:r>
            <w:r w:rsidRPr="00E3119F">
              <w:rPr>
                <w:rFonts w:ascii="Times New Roman CYR" w:hAnsi="Times New Roman CYR" w:cs="Times New Roman CYR"/>
                <w:bCs/>
                <w:spacing w:val="-2"/>
                <w:highlight w:val="white"/>
              </w:rPr>
              <w:t>Теория проведения тренингов.</w:t>
            </w:r>
            <w:r>
              <w:rPr>
                <w:rFonts w:ascii="Times New Roman CYR" w:hAnsi="Times New Roman CYR" w:cs="Times New Roman CYR"/>
                <w:spacing w:val="-1"/>
                <w:highlight w:val="white"/>
              </w:rPr>
              <w:t>История и развитие групповых методов</w:t>
            </w:r>
            <w:r>
              <w:rPr>
                <w:rFonts w:ascii="Times New Roman CYR" w:hAnsi="Times New Roman CYR" w:cs="Times New Roman CYR"/>
                <w:highlight w:val="white"/>
              </w:rPr>
              <w:t>. Основные парадигмы и специфика тренингов.</w:t>
            </w:r>
            <w:r>
              <w:t>Т</w:t>
            </w:r>
            <w:r w:rsidRPr="00FC36E4">
              <w:t xml:space="preserve">ехнологии влияния в </w:t>
            </w:r>
            <w:r>
              <w:t>деловом</w:t>
            </w:r>
            <w:r w:rsidRPr="00FC36E4">
              <w:t xml:space="preserve"> общении.</w:t>
            </w:r>
            <w:r>
              <w:rPr>
                <w:rFonts w:ascii="Times New Roman CYR" w:hAnsi="Times New Roman CYR" w:cs="Times New Roman CYR"/>
                <w:highlight w:val="white"/>
              </w:rPr>
              <w:t xml:space="preserve">Тренинговые группы. Этапы развития группы в тренинге. Условия развития профессионального самосознания участника тренинговой группы.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tc>
      </w:tr>
      <w:tr w:rsidR="0035633F" w:rsidRPr="002D0F2F" w:rsidTr="006774E3">
        <w:tc>
          <w:tcPr>
            <w:tcW w:w="817" w:type="dxa"/>
          </w:tcPr>
          <w:p w:rsidR="0035633F" w:rsidRDefault="0035633F" w:rsidP="00FB7D97">
            <w:pPr>
              <w:pStyle w:val="ListParagraph"/>
              <w:ind w:left="0"/>
            </w:pPr>
            <w:r>
              <w:t>2.</w:t>
            </w:r>
          </w:p>
        </w:tc>
        <w:tc>
          <w:tcPr>
            <w:tcW w:w="2410" w:type="dxa"/>
          </w:tcPr>
          <w:p w:rsidR="0035633F" w:rsidRPr="00773DBC" w:rsidRDefault="0035633F" w:rsidP="00DA7CD3">
            <w:pPr>
              <w:jc w:val="both"/>
            </w:pPr>
            <w:r>
              <w:t>Тренинг вербальной и невербальной коммуникации</w:t>
            </w:r>
          </w:p>
        </w:tc>
        <w:tc>
          <w:tcPr>
            <w:tcW w:w="6344" w:type="dxa"/>
          </w:tcPr>
          <w:p w:rsidR="0035633F" w:rsidRPr="00773DBC" w:rsidRDefault="0035633F" w:rsidP="00DA7CD3">
            <w:pPr>
              <w:pStyle w:val="NoSpacing"/>
              <w:jc w:val="both"/>
            </w:pPr>
            <w:r>
              <w:t xml:space="preserve">Аудиальный контакт. Умение говорить и слушать. Психология речи и ее воздействия на слушателей, собеседников. Разработка текста. Построение речевого высказывания. Тренинг убеждающего воздействия. Пассивное, активное и рефлексивное слушание. Дискуссионные методы тренинга. Обсуждение, дискуссия, анализ конкретных ситуаций, мозговой штурм (брейнсторминг), круглый стол. Монолог, диалог, полилог. </w:t>
            </w:r>
            <w:r w:rsidRPr="0016746A">
              <w:t xml:space="preserve">Невербальные особенности </w:t>
            </w:r>
            <w:r>
              <w:t>профессиональн</w:t>
            </w:r>
            <w:r w:rsidRPr="0016746A">
              <w:t>ого общения.</w:t>
            </w:r>
            <w:r>
              <w:t xml:space="preserve"> Зрительный контакт. Тактильный контакт. </w:t>
            </w:r>
            <w:r w:rsidRPr="00BB7005">
              <w:t>Кинестетические особенности невербального общения (жесты, позы, мимика)</w:t>
            </w:r>
            <w:r>
              <w:t xml:space="preserve">. Дистанция в общении. Проксемика. Ольфакторная среда. </w:t>
            </w:r>
            <w:r w:rsidRPr="00097253">
              <w:t>Игра как метод тренинговой работы. Разогревающие игры и психотехники (разминки).Виды и задачи разминок. Игры, ориентированные на получение обратной связи. Игры социально-перцептивной направленности. Коммуникативные игры. Психотехники, направленные на помощь в идентификации и решении проблем. Медитации-визуализации.Методы заземления, как средство «скорой помощи».</w:t>
            </w:r>
          </w:p>
        </w:tc>
      </w:tr>
      <w:tr w:rsidR="0035633F" w:rsidRPr="002D0F2F" w:rsidTr="006774E3">
        <w:tc>
          <w:tcPr>
            <w:tcW w:w="817" w:type="dxa"/>
          </w:tcPr>
          <w:p w:rsidR="0035633F" w:rsidRPr="002D0F2F" w:rsidRDefault="0035633F" w:rsidP="00FB7D97">
            <w:pPr>
              <w:pStyle w:val="ListParagraph"/>
              <w:numPr>
                <w:ilvl w:val="0"/>
                <w:numId w:val="9"/>
              </w:numPr>
              <w:ind w:left="0"/>
              <w:jc w:val="both"/>
            </w:pPr>
            <w:r>
              <w:t>3.</w:t>
            </w:r>
          </w:p>
        </w:tc>
        <w:tc>
          <w:tcPr>
            <w:tcW w:w="2410" w:type="dxa"/>
          </w:tcPr>
          <w:p w:rsidR="0035633F" w:rsidRPr="00773DBC" w:rsidRDefault="0035633F" w:rsidP="00DA7CD3">
            <w:pPr>
              <w:jc w:val="both"/>
            </w:pPr>
            <w:r>
              <w:t>Виды тренинга делового общения</w:t>
            </w:r>
          </w:p>
        </w:tc>
        <w:tc>
          <w:tcPr>
            <w:tcW w:w="6344" w:type="dxa"/>
          </w:tcPr>
          <w:p w:rsidR="0035633F" w:rsidRPr="00773DBC" w:rsidRDefault="0035633F" w:rsidP="00DA7CD3">
            <w:pPr>
              <w:pStyle w:val="NoSpacing"/>
              <w:jc w:val="both"/>
            </w:pPr>
            <w:r>
              <w:t xml:space="preserve">Психологический тренинг. Групповой тренинг. Тренинг общения. Ролевой тренинг. Тренинг сензитивности. Тренинг партнерского и межличностного общения. Тренинг ассертивности. Тренинг профессиональных навыков. Тренинг командообразования. Тренинг креативности. Тренинг личностного роста  </w:t>
            </w:r>
          </w:p>
        </w:tc>
      </w:tr>
      <w:tr w:rsidR="0035633F" w:rsidRPr="002D0F2F" w:rsidTr="006774E3">
        <w:tc>
          <w:tcPr>
            <w:tcW w:w="817" w:type="dxa"/>
          </w:tcPr>
          <w:p w:rsidR="0035633F" w:rsidRPr="002D0F2F" w:rsidRDefault="0035633F" w:rsidP="00FB7D97">
            <w:pPr>
              <w:pStyle w:val="ListParagraph"/>
              <w:numPr>
                <w:ilvl w:val="0"/>
                <w:numId w:val="9"/>
              </w:numPr>
              <w:ind w:left="0"/>
              <w:jc w:val="both"/>
            </w:pPr>
            <w:r>
              <w:t>4.</w:t>
            </w:r>
          </w:p>
        </w:tc>
        <w:tc>
          <w:tcPr>
            <w:tcW w:w="2410" w:type="dxa"/>
          </w:tcPr>
          <w:p w:rsidR="0035633F" w:rsidRPr="00773DBC" w:rsidRDefault="0035633F" w:rsidP="00DA7CD3">
            <w:pPr>
              <w:jc w:val="both"/>
            </w:pPr>
            <w:r>
              <w:t>Модели тренинга при различных формах делового общения</w:t>
            </w:r>
          </w:p>
        </w:tc>
        <w:tc>
          <w:tcPr>
            <w:tcW w:w="6344" w:type="dxa"/>
          </w:tcPr>
          <w:p w:rsidR="0035633F" w:rsidRPr="00773DBC" w:rsidRDefault="0035633F" w:rsidP="00DA7CD3">
            <w:pPr>
              <w:jc w:val="both"/>
            </w:pPr>
            <w:r>
              <w:t>Тренинговое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xml:space="preserve">, презентаций, конфликта, телефонного разговора, самоподачи и построения делового имиджа. </w:t>
            </w:r>
            <w:r>
              <w:rPr>
                <w:rFonts w:ascii="Times New Roman CYR" w:hAnsi="Times New Roman CYR" w:cs="Times New Roman CYR"/>
                <w:spacing w:val="-3"/>
                <w:highlight w:val="white"/>
              </w:rPr>
              <w:t>Области применения тренингов делового общения.</w:t>
            </w:r>
          </w:p>
        </w:tc>
      </w:tr>
    </w:tbl>
    <w:p w:rsidR="0035633F" w:rsidRPr="00DC11F5" w:rsidRDefault="0035633F" w:rsidP="004E5484">
      <w:pPr>
        <w:autoSpaceDE w:val="0"/>
        <w:autoSpaceDN w:val="0"/>
        <w:adjustRightInd w:val="0"/>
        <w:rPr>
          <w:b/>
        </w:rPr>
      </w:pPr>
      <w:r w:rsidRPr="0093556F">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2410"/>
        <w:gridCol w:w="6344"/>
      </w:tblGrid>
      <w:tr w:rsidR="0035633F" w:rsidRPr="002D0F2F" w:rsidTr="0001303E">
        <w:tc>
          <w:tcPr>
            <w:tcW w:w="817" w:type="dxa"/>
          </w:tcPr>
          <w:p w:rsidR="0035633F" w:rsidRPr="002D0F2F" w:rsidRDefault="0035633F" w:rsidP="0001303E">
            <w:pPr>
              <w:jc w:val="center"/>
              <w:rPr>
                <w:b/>
              </w:rPr>
            </w:pPr>
            <w:r w:rsidRPr="002D0F2F">
              <w:rPr>
                <w:b/>
              </w:rPr>
              <w:t>№ п/п</w:t>
            </w:r>
          </w:p>
        </w:tc>
        <w:tc>
          <w:tcPr>
            <w:tcW w:w="2410" w:type="dxa"/>
          </w:tcPr>
          <w:p w:rsidR="0035633F" w:rsidRPr="002D0F2F" w:rsidRDefault="0035633F" w:rsidP="0001303E">
            <w:pPr>
              <w:jc w:val="center"/>
              <w:rPr>
                <w:b/>
              </w:rPr>
            </w:pPr>
            <w:r w:rsidRPr="002D0F2F">
              <w:rPr>
                <w:b/>
              </w:rPr>
              <w:t>Наименование темы (раздела) дисциплины</w:t>
            </w:r>
          </w:p>
        </w:tc>
        <w:tc>
          <w:tcPr>
            <w:tcW w:w="6344" w:type="dxa"/>
          </w:tcPr>
          <w:p w:rsidR="0035633F" w:rsidRPr="002D0F2F" w:rsidRDefault="0035633F" w:rsidP="0001303E">
            <w:pPr>
              <w:jc w:val="center"/>
              <w:rPr>
                <w:b/>
              </w:rPr>
            </w:pPr>
            <w:r>
              <w:rPr>
                <w:b/>
              </w:rPr>
              <w:t>Формы и тематика самостоятельной работы</w:t>
            </w:r>
          </w:p>
        </w:tc>
      </w:tr>
      <w:tr w:rsidR="0035633F" w:rsidRPr="00D862BD" w:rsidTr="0001303E">
        <w:tc>
          <w:tcPr>
            <w:tcW w:w="817" w:type="dxa"/>
          </w:tcPr>
          <w:p w:rsidR="0035633F" w:rsidRPr="002D0F2F" w:rsidRDefault="0035633F" w:rsidP="0093556F">
            <w:pPr>
              <w:pStyle w:val="ListParagraph"/>
              <w:ind w:left="0"/>
            </w:pPr>
            <w:r>
              <w:t>1.</w:t>
            </w:r>
          </w:p>
        </w:tc>
        <w:tc>
          <w:tcPr>
            <w:tcW w:w="2410" w:type="dxa"/>
          </w:tcPr>
          <w:p w:rsidR="0035633F" w:rsidRPr="006D24AA" w:rsidRDefault="0035633F" w:rsidP="0093556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35633F" w:rsidRDefault="0035633F" w:rsidP="0093556F">
            <w:pPr>
              <w:autoSpaceDE w:val="0"/>
              <w:autoSpaceDN w:val="0"/>
              <w:adjustRightInd w:val="0"/>
              <w:jc w:val="both"/>
            </w:pPr>
            <w:r w:rsidRPr="00E3119F">
              <w:rPr>
                <w:rFonts w:ascii="Times New Roman CYR" w:hAnsi="Times New Roman CYR" w:cs="Times New Roman CYR"/>
                <w:bCs/>
                <w:spacing w:val="-2"/>
                <w:highlight w:val="white"/>
              </w:rPr>
              <w:t>Теория проведения тренингов.</w:t>
            </w:r>
            <w:r>
              <w:rPr>
                <w:rFonts w:ascii="Times New Roman CYR" w:hAnsi="Times New Roman CYR" w:cs="Times New Roman CYR"/>
                <w:spacing w:val="-1"/>
                <w:highlight w:val="white"/>
              </w:rPr>
              <w:t>История и развитие групповых методов</w:t>
            </w:r>
            <w:r>
              <w:rPr>
                <w:rFonts w:ascii="Times New Roman CYR" w:hAnsi="Times New Roman CYR" w:cs="Times New Roman CYR"/>
                <w:highlight w:val="white"/>
              </w:rPr>
              <w:t>. Основные парадигмы и специфика тренингов.</w:t>
            </w:r>
          </w:p>
          <w:p w:rsidR="0035633F" w:rsidRPr="002B7646" w:rsidRDefault="0035633F" w:rsidP="0093556F">
            <w:pPr>
              <w:shd w:val="clear" w:color="auto" w:fill="FFFFFF"/>
              <w:jc w:val="both"/>
              <w:rPr>
                <w:color w:val="000000"/>
                <w:highlight w:val="yellow"/>
              </w:rPr>
            </w:pPr>
          </w:p>
          <w:p w:rsidR="0035633F" w:rsidRPr="002B7646" w:rsidRDefault="0035633F" w:rsidP="0093556F">
            <w:pPr>
              <w:shd w:val="clear" w:color="auto" w:fill="FFFFFF"/>
              <w:jc w:val="both"/>
              <w:rPr>
                <w:color w:val="000000"/>
              </w:rPr>
            </w:pPr>
            <w:r>
              <w:rPr>
                <w:color w:val="000000"/>
              </w:rPr>
              <w:t>Конспектирование</w:t>
            </w:r>
          </w:p>
          <w:p w:rsidR="0035633F" w:rsidRPr="002B7646" w:rsidRDefault="0035633F" w:rsidP="0093556F">
            <w:pPr>
              <w:shd w:val="clear" w:color="auto" w:fill="FFFFFF"/>
              <w:jc w:val="both"/>
              <w:rPr>
                <w:color w:val="000000"/>
              </w:rPr>
            </w:pPr>
            <w:r w:rsidRPr="002B7646">
              <w:rPr>
                <w:color w:val="000000"/>
              </w:rPr>
              <w:t>Работа со справочными материалами</w:t>
            </w:r>
          </w:p>
          <w:p w:rsidR="0035633F" w:rsidRPr="002B7646" w:rsidRDefault="0035633F" w:rsidP="0093556F">
            <w:pPr>
              <w:shd w:val="clear" w:color="auto" w:fill="FFFFFF"/>
              <w:jc w:val="both"/>
              <w:rPr>
                <w:color w:val="000000"/>
                <w:highlight w:val="yellow"/>
              </w:rPr>
            </w:pPr>
            <w:r w:rsidRPr="002B7646">
              <w:rPr>
                <w:color w:val="000000"/>
              </w:rPr>
              <w:t>Работа с Интернет-ресурсами</w:t>
            </w:r>
          </w:p>
          <w:p w:rsidR="0035633F" w:rsidRDefault="0035633F" w:rsidP="0093556F">
            <w:pPr>
              <w:shd w:val="clear" w:color="auto" w:fill="FFFFFF"/>
              <w:jc w:val="both"/>
              <w:rPr>
                <w:color w:val="000000"/>
              </w:rPr>
            </w:pPr>
            <w:r w:rsidRPr="002B7646">
              <w:rPr>
                <w:color w:val="000000"/>
              </w:rPr>
              <w:t>Индивидуальные творческие задания</w:t>
            </w:r>
          </w:p>
          <w:p w:rsidR="0035633F" w:rsidRPr="002B7646" w:rsidRDefault="0035633F" w:rsidP="0093556F">
            <w:pPr>
              <w:shd w:val="clear" w:color="auto" w:fill="FFFFFF"/>
              <w:jc w:val="both"/>
              <w:rPr>
                <w:color w:val="000000"/>
              </w:rPr>
            </w:pPr>
            <w:r>
              <w:rPr>
                <w:color w:val="000000"/>
              </w:rPr>
              <w:t>Решение тренинговых задач</w:t>
            </w:r>
          </w:p>
          <w:p w:rsidR="0035633F" w:rsidRPr="002B7646" w:rsidRDefault="0035633F" w:rsidP="0093556F">
            <w:pPr>
              <w:shd w:val="clear" w:color="auto" w:fill="FFFFFF"/>
              <w:jc w:val="both"/>
              <w:rPr>
                <w:color w:val="000000"/>
                <w:highlight w:val="yellow"/>
              </w:rPr>
            </w:pPr>
            <w:r w:rsidRPr="002B7646">
              <w:rPr>
                <w:color w:val="000000"/>
              </w:rPr>
              <w:t>Подготовка презентации</w:t>
            </w:r>
          </w:p>
        </w:tc>
      </w:tr>
      <w:tr w:rsidR="0035633F" w:rsidRPr="000B2E6F" w:rsidTr="0001303E">
        <w:tc>
          <w:tcPr>
            <w:tcW w:w="817" w:type="dxa"/>
          </w:tcPr>
          <w:p w:rsidR="0035633F" w:rsidRDefault="0035633F" w:rsidP="0093556F">
            <w:pPr>
              <w:pStyle w:val="ListParagraph"/>
              <w:ind w:left="0"/>
            </w:pPr>
            <w:r>
              <w:t>2.</w:t>
            </w:r>
          </w:p>
        </w:tc>
        <w:tc>
          <w:tcPr>
            <w:tcW w:w="2410" w:type="dxa"/>
          </w:tcPr>
          <w:p w:rsidR="0035633F" w:rsidRPr="00773DBC" w:rsidRDefault="0035633F" w:rsidP="0093556F">
            <w:r>
              <w:t>Тренинг вербальной и невербальной коммуникации</w:t>
            </w:r>
          </w:p>
        </w:tc>
        <w:tc>
          <w:tcPr>
            <w:tcW w:w="6344" w:type="dxa"/>
          </w:tcPr>
          <w:p w:rsidR="0035633F" w:rsidRDefault="0035633F" w:rsidP="0093556F">
            <w:pPr>
              <w:tabs>
                <w:tab w:val="left" w:pos="851"/>
              </w:tabs>
              <w:jc w:val="both"/>
            </w:pPr>
            <w:r>
              <w:t xml:space="preserve">Тренинг убеждающего воздействия. Дискуссионные методы тренинга. </w:t>
            </w:r>
            <w:r w:rsidRPr="00097253">
              <w:t xml:space="preserve">Игра как метод тренинговой работы. Разогревающие игры и психотехники (разминки).Коммуникативные игры. </w:t>
            </w:r>
          </w:p>
          <w:p w:rsidR="0035633F" w:rsidRDefault="0035633F" w:rsidP="0093556F">
            <w:pPr>
              <w:shd w:val="clear" w:color="auto" w:fill="FFFFFF"/>
              <w:jc w:val="both"/>
              <w:rPr>
                <w:color w:val="000000"/>
              </w:rPr>
            </w:pPr>
          </w:p>
          <w:p w:rsidR="0035633F" w:rsidRPr="002B7646" w:rsidRDefault="0035633F" w:rsidP="0093556F">
            <w:pPr>
              <w:shd w:val="clear" w:color="auto" w:fill="FFFFFF"/>
              <w:jc w:val="both"/>
              <w:rPr>
                <w:color w:val="000000"/>
              </w:rPr>
            </w:pPr>
            <w:r w:rsidRPr="002B7646">
              <w:rPr>
                <w:color w:val="000000"/>
              </w:rPr>
              <w:t>Реферирование литературы</w:t>
            </w:r>
          </w:p>
          <w:p w:rsidR="0035633F" w:rsidRPr="002B7646" w:rsidRDefault="0035633F" w:rsidP="0093556F">
            <w:pPr>
              <w:shd w:val="clear" w:color="auto" w:fill="FFFFFF"/>
              <w:jc w:val="both"/>
              <w:rPr>
                <w:color w:val="000000"/>
              </w:rPr>
            </w:pPr>
            <w:r w:rsidRPr="002B7646">
              <w:rPr>
                <w:color w:val="000000"/>
              </w:rPr>
              <w:t>Работа со справочными материалами</w:t>
            </w:r>
          </w:p>
          <w:p w:rsidR="0035633F" w:rsidRDefault="0035633F" w:rsidP="0093556F">
            <w:pPr>
              <w:shd w:val="clear" w:color="auto" w:fill="FFFFFF"/>
              <w:jc w:val="both"/>
              <w:rPr>
                <w:color w:val="000000"/>
              </w:rPr>
            </w:pPr>
            <w:r w:rsidRPr="002B7646">
              <w:rPr>
                <w:color w:val="000000"/>
              </w:rPr>
              <w:t>Работа с Интернет-ресурсами</w:t>
            </w:r>
          </w:p>
          <w:p w:rsidR="0035633F" w:rsidRDefault="0035633F" w:rsidP="00336D8D">
            <w:pPr>
              <w:shd w:val="clear" w:color="auto" w:fill="FFFFFF"/>
              <w:jc w:val="both"/>
              <w:rPr>
                <w:color w:val="000000"/>
              </w:rPr>
            </w:pPr>
            <w:r w:rsidRPr="002B7646">
              <w:rPr>
                <w:color w:val="000000"/>
              </w:rPr>
              <w:t>Индивидуальные творческие задания</w:t>
            </w:r>
          </w:p>
          <w:p w:rsidR="0035633F" w:rsidRPr="002B7646" w:rsidRDefault="0035633F" w:rsidP="00037E54">
            <w:pPr>
              <w:shd w:val="clear" w:color="auto" w:fill="FFFFFF"/>
              <w:jc w:val="both"/>
              <w:rPr>
                <w:color w:val="000000"/>
              </w:rPr>
            </w:pPr>
            <w:r>
              <w:rPr>
                <w:color w:val="000000"/>
              </w:rPr>
              <w:t>Решение тренинговых задач</w:t>
            </w:r>
          </w:p>
          <w:p w:rsidR="0035633F" w:rsidRPr="002B7646" w:rsidRDefault="0035633F" w:rsidP="0061053C">
            <w:pPr>
              <w:shd w:val="clear" w:color="auto" w:fill="FFFFFF"/>
              <w:jc w:val="both"/>
              <w:rPr>
                <w:color w:val="000000"/>
                <w:highlight w:val="yellow"/>
              </w:rPr>
            </w:pPr>
            <w:r w:rsidRPr="002B7646">
              <w:t xml:space="preserve">Подготовка </w:t>
            </w:r>
            <w:r>
              <w:t>программы тренинга</w:t>
            </w:r>
          </w:p>
        </w:tc>
      </w:tr>
      <w:tr w:rsidR="0035633F" w:rsidRPr="000B2E6F" w:rsidTr="0001303E">
        <w:tc>
          <w:tcPr>
            <w:tcW w:w="817" w:type="dxa"/>
          </w:tcPr>
          <w:p w:rsidR="0035633F" w:rsidRPr="002D0F2F" w:rsidRDefault="0035633F" w:rsidP="0093556F">
            <w:pPr>
              <w:pStyle w:val="ListParagraph"/>
              <w:ind w:left="0"/>
              <w:jc w:val="both"/>
            </w:pPr>
            <w:r>
              <w:t>3.</w:t>
            </w:r>
          </w:p>
        </w:tc>
        <w:tc>
          <w:tcPr>
            <w:tcW w:w="2410" w:type="dxa"/>
          </w:tcPr>
          <w:p w:rsidR="0035633F" w:rsidRPr="00773DBC" w:rsidRDefault="0035633F" w:rsidP="0093556F">
            <w:r>
              <w:t>Виды тренинга делового общения</w:t>
            </w:r>
          </w:p>
        </w:tc>
        <w:tc>
          <w:tcPr>
            <w:tcW w:w="6344" w:type="dxa"/>
          </w:tcPr>
          <w:p w:rsidR="0035633F" w:rsidRPr="00AD0283" w:rsidRDefault="0035633F" w:rsidP="00336D8D">
            <w:pPr>
              <w:tabs>
                <w:tab w:val="left" w:pos="851"/>
              </w:tabs>
              <w:jc w:val="both"/>
            </w:pPr>
            <w:r>
              <w:t xml:space="preserve">Ролевой тренинг. Тренинг сензитивности. Тренинг ассертивности. Тренинг командообразования. Тренинг креативности. Тренинг личностного роста  </w:t>
            </w:r>
          </w:p>
          <w:p w:rsidR="0035633F" w:rsidRDefault="0035633F" w:rsidP="0093556F">
            <w:pPr>
              <w:shd w:val="clear" w:color="auto" w:fill="FFFFFF"/>
              <w:jc w:val="both"/>
              <w:rPr>
                <w:color w:val="000000"/>
              </w:rPr>
            </w:pPr>
          </w:p>
          <w:p w:rsidR="0035633F" w:rsidRPr="002B7646" w:rsidRDefault="0035633F" w:rsidP="0093556F">
            <w:pPr>
              <w:shd w:val="clear" w:color="auto" w:fill="FFFFFF"/>
              <w:jc w:val="both"/>
              <w:rPr>
                <w:color w:val="000000"/>
              </w:rPr>
            </w:pPr>
            <w:r w:rsidRPr="002B7646">
              <w:rPr>
                <w:color w:val="000000"/>
              </w:rPr>
              <w:t>Реферирование литературы</w:t>
            </w:r>
          </w:p>
          <w:p w:rsidR="0035633F" w:rsidRPr="002B7646" w:rsidRDefault="0035633F" w:rsidP="0093556F">
            <w:pPr>
              <w:shd w:val="clear" w:color="auto" w:fill="FFFFFF"/>
              <w:jc w:val="both"/>
              <w:rPr>
                <w:color w:val="000000"/>
              </w:rPr>
            </w:pPr>
            <w:r w:rsidRPr="002B7646">
              <w:rPr>
                <w:color w:val="000000"/>
              </w:rPr>
              <w:t>Работа со справочными материалами</w:t>
            </w:r>
          </w:p>
          <w:p w:rsidR="0035633F" w:rsidRDefault="0035633F" w:rsidP="0093556F">
            <w:pPr>
              <w:shd w:val="clear" w:color="auto" w:fill="FFFFFF"/>
              <w:jc w:val="both"/>
              <w:rPr>
                <w:color w:val="000000"/>
              </w:rPr>
            </w:pPr>
            <w:r w:rsidRPr="002B7646">
              <w:rPr>
                <w:color w:val="000000"/>
              </w:rPr>
              <w:t>Работа с Интернет-ресурсами</w:t>
            </w:r>
          </w:p>
          <w:p w:rsidR="0035633F" w:rsidRPr="002B7646" w:rsidRDefault="0035633F" w:rsidP="00037E54">
            <w:pPr>
              <w:shd w:val="clear" w:color="auto" w:fill="FFFFFF"/>
              <w:jc w:val="both"/>
              <w:rPr>
                <w:color w:val="000000"/>
              </w:rPr>
            </w:pPr>
            <w:r w:rsidRPr="002B7646">
              <w:rPr>
                <w:color w:val="000000"/>
              </w:rPr>
              <w:t>Индивидуальные творческие задания</w:t>
            </w:r>
          </w:p>
          <w:p w:rsidR="0035633F" w:rsidRPr="002B7646" w:rsidRDefault="0035633F" w:rsidP="00037E54">
            <w:pPr>
              <w:shd w:val="clear" w:color="auto" w:fill="FFFFFF"/>
              <w:jc w:val="both"/>
              <w:rPr>
                <w:color w:val="000000"/>
              </w:rPr>
            </w:pPr>
            <w:r>
              <w:rPr>
                <w:color w:val="000000"/>
              </w:rPr>
              <w:t>Решение тренинговых задач</w:t>
            </w:r>
          </w:p>
          <w:p w:rsidR="0035633F" w:rsidRPr="002B7646" w:rsidRDefault="0035633F" w:rsidP="0061053C">
            <w:pPr>
              <w:shd w:val="clear" w:color="auto" w:fill="FFFFFF"/>
              <w:jc w:val="both"/>
              <w:rPr>
                <w:color w:val="000000"/>
              </w:rPr>
            </w:pPr>
            <w:r w:rsidRPr="002B7646">
              <w:t xml:space="preserve">Подготовка </w:t>
            </w:r>
            <w:r>
              <w:t>сценария тренинга</w:t>
            </w:r>
          </w:p>
        </w:tc>
      </w:tr>
      <w:tr w:rsidR="0035633F" w:rsidRPr="0092641C" w:rsidTr="0001303E">
        <w:tc>
          <w:tcPr>
            <w:tcW w:w="817" w:type="dxa"/>
          </w:tcPr>
          <w:p w:rsidR="0035633F" w:rsidRPr="002D0F2F" w:rsidRDefault="0035633F" w:rsidP="0093556F">
            <w:pPr>
              <w:pStyle w:val="ListParagraph"/>
              <w:ind w:left="0"/>
              <w:jc w:val="both"/>
            </w:pPr>
            <w:r>
              <w:t>4.</w:t>
            </w:r>
          </w:p>
        </w:tc>
        <w:tc>
          <w:tcPr>
            <w:tcW w:w="2410" w:type="dxa"/>
          </w:tcPr>
          <w:p w:rsidR="0035633F" w:rsidRPr="00773DBC" w:rsidRDefault="0035633F" w:rsidP="002641AC">
            <w:r>
              <w:t>Модели тренинга при различных формах делового общения</w:t>
            </w:r>
          </w:p>
        </w:tc>
        <w:tc>
          <w:tcPr>
            <w:tcW w:w="6344" w:type="dxa"/>
          </w:tcPr>
          <w:p w:rsidR="0035633F" w:rsidRDefault="0035633F" w:rsidP="0093556F">
            <w:pPr>
              <w:shd w:val="clear" w:color="auto" w:fill="FFFFFF"/>
              <w:jc w:val="both"/>
            </w:pPr>
            <w:r>
              <w:t xml:space="preserve">Тренинговое моделирование делового общения во время переговоров, совещаний, </w:t>
            </w:r>
            <w:r w:rsidRPr="000A3C59">
              <w:t>публичного выступления</w:t>
            </w:r>
            <w:r>
              <w:t xml:space="preserve">, презентаций, конфликта, телефонного разговора и построения делового имиджа. </w:t>
            </w:r>
          </w:p>
          <w:p w:rsidR="0035633F" w:rsidRDefault="0035633F" w:rsidP="0093556F">
            <w:pPr>
              <w:shd w:val="clear" w:color="auto" w:fill="FFFFFF"/>
              <w:jc w:val="both"/>
              <w:rPr>
                <w:color w:val="000000"/>
              </w:rPr>
            </w:pPr>
          </w:p>
          <w:p w:rsidR="0035633F" w:rsidRPr="002641AC" w:rsidRDefault="0035633F" w:rsidP="002641AC">
            <w:pPr>
              <w:shd w:val="clear" w:color="auto" w:fill="FFFFFF"/>
              <w:jc w:val="both"/>
              <w:rPr>
                <w:color w:val="000000"/>
              </w:rPr>
            </w:pPr>
            <w:r w:rsidRPr="002641AC">
              <w:rPr>
                <w:color w:val="000000"/>
              </w:rPr>
              <w:t>Изучение литературы, конспектирование</w:t>
            </w:r>
          </w:p>
          <w:p w:rsidR="0035633F" w:rsidRPr="002641AC" w:rsidRDefault="0035633F" w:rsidP="002641AC">
            <w:pPr>
              <w:shd w:val="clear" w:color="auto" w:fill="FFFFFF"/>
              <w:jc w:val="both"/>
              <w:rPr>
                <w:color w:val="000000"/>
              </w:rPr>
            </w:pPr>
            <w:r w:rsidRPr="002641AC">
              <w:rPr>
                <w:color w:val="000000"/>
              </w:rPr>
              <w:t>Аннотирование</w:t>
            </w:r>
          </w:p>
          <w:p w:rsidR="0035633F" w:rsidRPr="002B7646" w:rsidRDefault="0035633F" w:rsidP="0093556F">
            <w:pPr>
              <w:shd w:val="clear" w:color="auto" w:fill="FFFFFF"/>
              <w:jc w:val="both"/>
              <w:rPr>
                <w:color w:val="000000"/>
              </w:rPr>
            </w:pPr>
            <w:r>
              <w:rPr>
                <w:color w:val="000000"/>
              </w:rPr>
              <w:t>Подготовка эссе</w:t>
            </w:r>
          </w:p>
          <w:p w:rsidR="0035633F" w:rsidRPr="002B7646" w:rsidRDefault="0035633F" w:rsidP="0093556F">
            <w:pPr>
              <w:shd w:val="clear" w:color="auto" w:fill="FFFFFF"/>
              <w:jc w:val="both"/>
              <w:rPr>
                <w:color w:val="000000"/>
              </w:rPr>
            </w:pPr>
            <w:r w:rsidRPr="002B7646">
              <w:rPr>
                <w:color w:val="000000"/>
              </w:rPr>
              <w:t>Работа со справочными материалами</w:t>
            </w:r>
          </w:p>
          <w:p w:rsidR="0035633F" w:rsidRPr="002B7646" w:rsidRDefault="0035633F" w:rsidP="0093556F">
            <w:pPr>
              <w:shd w:val="clear" w:color="auto" w:fill="FFFFFF"/>
              <w:jc w:val="both"/>
              <w:rPr>
                <w:color w:val="000000"/>
                <w:highlight w:val="yellow"/>
              </w:rPr>
            </w:pPr>
            <w:r w:rsidRPr="002B7646">
              <w:rPr>
                <w:color w:val="000000"/>
              </w:rPr>
              <w:t>Работа с Интернет-ресурсами</w:t>
            </w:r>
          </w:p>
          <w:p w:rsidR="0035633F" w:rsidRDefault="0035633F" w:rsidP="0093556F">
            <w:pPr>
              <w:shd w:val="clear" w:color="auto" w:fill="FFFFFF"/>
              <w:jc w:val="both"/>
              <w:rPr>
                <w:color w:val="000000"/>
              </w:rPr>
            </w:pPr>
            <w:r w:rsidRPr="002B7646">
              <w:rPr>
                <w:color w:val="000000"/>
              </w:rPr>
              <w:t>Индивидуальные творческие задания</w:t>
            </w:r>
          </w:p>
          <w:p w:rsidR="0035633F" w:rsidRPr="002B7646" w:rsidRDefault="0035633F" w:rsidP="0093556F">
            <w:pPr>
              <w:shd w:val="clear" w:color="auto" w:fill="FFFFFF"/>
              <w:jc w:val="both"/>
              <w:rPr>
                <w:color w:val="000000"/>
              </w:rPr>
            </w:pPr>
            <w:r>
              <w:rPr>
                <w:color w:val="000000"/>
              </w:rPr>
              <w:t>Решение тренинговых задач</w:t>
            </w:r>
          </w:p>
          <w:p w:rsidR="0035633F" w:rsidRPr="002B7646" w:rsidRDefault="0035633F" w:rsidP="0093556F">
            <w:pPr>
              <w:shd w:val="clear" w:color="auto" w:fill="FFFFFF"/>
              <w:jc w:val="both"/>
              <w:rPr>
                <w:color w:val="000000"/>
              </w:rPr>
            </w:pPr>
            <w:r w:rsidRPr="002B7646">
              <w:rPr>
                <w:color w:val="000000"/>
              </w:rPr>
              <w:t>Подготовка презентации</w:t>
            </w:r>
          </w:p>
        </w:tc>
      </w:tr>
    </w:tbl>
    <w:p w:rsidR="0035633F" w:rsidRPr="006774E3" w:rsidRDefault="0035633F"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5633F" w:rsidRDefault="0035633F" w:rsidP="00DA7CD3">
      <w:pPr>
        <w:ind w:left="567"/>
        <w:jc w:val="both"/>
      </w:pPr>
      <w:r>
        <w:t xml:space="preserve">1. </w:t>
      </w:r>
      <w:r w:rsidRPr="00620BBD">
        <w:t xml:space="preserve">Козлов В.В. Групповая работа. Стратегия и методы исследования. </w:t>
      </w:r>
      <w:r>
        <w:rPr>
          <w:color w:val="000000"/>
          <w:shd w:val="clear" w:color="auto" w:fill="FCFCFC"/>
        </w:rPr>
        <w:t>–</w:t>
      </w:r>
      <w:r w:rsidRPr="00620BBD">
        <w:t xml:space="preserve"> Саратов: Вузовское образование, 2014.  http//www.iprbooksshop.ru/18324. </w:t>
      </w:r>
      <w:r>
        <w:rPr>
          <w:color w:val="000000"/>
          <w:shd w:val="clear" w:color="auto" w:fill="FCFCFC"/>
        </w:rPr>
        <w:t>–</w:t>
      </w:r>
      <w:r w:rsidRPr="00620BBD">
        <w:t xml:space="preserve"> ЭБС «IPRbooks»</w:t>
      </w:r>
      <w:r>
        <w:t>.</w:t>
      </w:r>
    </w:p>
    <w:p w:rsidR="0035633F" w:rsidRDefault="0035633F" w:rsidP="00DA7CD3">
      <w:pPr>
        <w:ind w:left="567"/>
        <w:jc w:val="both"/>
        <w:rPr>
          <w:color w:val="000000"/>
          <w:shd w:val="clear" w:color="auto" w:fill="FCFCFC"/>
        </w:rPr>
      </w:pPr>
      <w:r>
        <w:rPr>
          <w:color w:val="000000"/>
          <w:shd w:val="clear" w:color="auto" w:fill="FCFCFC"/>
        </w:rPr>
        <w:t xml:space="preserve">2.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35633F" w:rsidRPr="00000CAE" w:rsidRDefault="0035633F" w:rsidP="00DA7CD3">
      <w:pPr>
        <w:ind w:left="567"/>
        <w:jc w:val="both"/>
        <w:rPr>
          <w:lang w:val="en-US"/>
        </w:rPr>
      </w:pPr>
      <w:r>
        <w:t xml:space="preserve">3. </w:t>
      </w:r>
      <w:r w:rsidRPr="00620BBD">
        <w:t xml:space="preserve">Фопель К. Технология ведения тренинга. </w:t>
      </w:r>
      <w:r>
        <w:rPr>
          <w:color w:val="000000"/>
          <w:shd w:val="clear" w:color="auto" w:fill="FCFCFC"/>
        </w:rPr>
        <w:t xml:space="preserve">– </w:t>
      </w:r>
      <w:r w:rsidRPr="00620BBD">
        <w:t xml:space="preserve">М.: Генезис, 2013.  </w:t>
      </w:r>
      <w:r w:rsidRPr="00620BBD">
        <w:rPr>
          <w:lang w:val="en-US"/>
        </w:rPr>
        <w:t xml:space="preserve">http//www.iprbooksshop.ru/19363. - </w:t>
      </w:r>
      <w:r w:rsidRPr="00620BBD">
        <w:t>ЭБС</w:t>
      </w:r>
      <w:r w:rsidRPr="00620BBD">
        <w:rPr>
          <w:lang w:val="en-US"/>
        </w:rPr>
        <w:t xml:space="preserve"> «IPRbooks»</w:t>
      </w:r>
      <w:r w:rsidRPr="00000CAE">
        <w:rPr>
          <w:lang w:val="en-US"/>
        </w:rPr>
        <w:t>.</w:t>
      </w:r>
    </w:p>
    <w:p w:rsidR="0035633F" w:rsidRDefault="0035633F" w:rsidP="00DA7CD3">
      <w:pPr>
        <w:ind w:left="567"/>
        <w:jc w:val="both"/>
        <w:rPr>
          <w:color w:val="000000"/>
          <w:shd w:val="clear" w:color="auto" w:fill="FCFCFC"/>
        </w:rPr>
      </w:pPr>
      <w:r>
        <w:rPr>
          <w:color w:val="000000"/>
          <w:shd w:val="clear" w:color="auto" w:fill="FCFCFC"/>
        </w:rPr>
        <w:t xml:space="preserve">4. </w:t>
      </w:r>
      <w:r w:rsidRPr="006533BD">
        <w:rPr>
          <w:color w:val="000000"/>
          <w:shd w:val="clear" w:color="auto" w:fill="FCFCFC"/>
        </w:rPr>
        <w:t>Григорьев Н.Б. Психотехнологии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5633F" w:rsidRDefault="0035633F" w:rsidP="00DA7CD3">
      <w:pPr>
        <w:ind w:left="567"/>
        <w:jc w:val="both"/>
        <w:rPr>
          <w:color w:val="000000"/>
          <w:shd w:val="clear" w:color="auto" w:fill="FCFCFC"/>
        </w:rPr>
      </w:pPr>
      <w:r>
        <w:rPr>
          <w:color w:val="000000"/>
          <w:shd w:val="clear" w:color="auto" w:fill="FCFCFC"/>
        </w:rPr>
        <w:t xml:space="preserve">5.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5633F" w:rsidRDefault="0035633F" w:rsidP="00DA7CD3">
      <w:pPr>
        <w:ind w:left="567"/>
        <w:jc w:val="both"/>
        <w:rPr>
          <w:color w:val="000000"/>
          <w:shd w:val="clear" w:color="auto" w:fill="FCFCFC"/>
        </w:rPr>
      </w:pPr>
      <w:r>
        <w:rPr>
          <w:color w:val="000000"/>
          <w:shd w:val="clear" w:color="auto" w:fill="FCFCFC"/>
        </w:rPr>
        <w:t xml:space="preserve">6. </w:t>
      </w:r>
      <w:r w:rsidRPr="006533BD">
        <w:rPr>
          <w:color w:val="000000"/>
          <w:shd w:val="clear" w:color="auto" w:fill="FCFCFC"/>
        </w:rPr>
        <w:t>Мальханова И.А. Коммуникативный тренинг [Электронный ресурс]: учебное пособие/ Мальханова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5633F" w:rsidRPr="006533BD" w:rsidRDefault="0035633F" w:rsidP="00DA7CD3">
      <w:pPr>
        <w:ind w:left="567"/>
        <w:jc w:val="both"/>
        <w:rPr>
          <w:color w:val="000000"/>
          <w:shd w:val="clear" w:color="auto" w:fill="FCFCFC"/>
        </w:rPr>
      </w:pPr>
      <w:r>
        <w:rPr>
          <w:color w:val="000000"/>
          <w:shd w:val="clear" w:color="auto" w:fill="FCFCFC"/>
        </w:rPr>
        <w:t xml:space="preserve">7.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5633F" w:rsidRPr="00620BBD" w:rsidRDefault="0035633F" w:rsidP="00DA7CD3">
      <w:pPr>
        <w:ind w:firstLine="567"/>
        <w:jc w:val="both"/>
      </w:pPr>
      <w:r>
        <w:t>8</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35633F" w:rsidRPr="00620BBD" w:rsidRDefault="0035633F" w:rsidP="00DA7CD3">
      <w:pPr>
        <w:ind w:firstLine="567"/>
        <w:jc w:val="both"/>
      </w:pPr>
      <w:r>
        <w:t>9</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35633F" w:rsidRPr="00620BBD" w:rsidRDefault="0035633F" w:rsidP="00DA7CD3">
      <w:pPr>
        <w:ind w:left="567"/>
        <w:jc w:val="both"/>
        <w:rPr>
          <w:color w:val="000000"/>
        </w:rPr>
      </w:pPr>
      <w:r>
        <w:t>10</w:t>
      </w:r>
      <w:r w:rsidRPr="00620BBD">
        <w:t xml:space="preserve">. </w:t>
      </w:r>
      <w:r w:rsidRPr="00620BBD">
        <w:rPr>
          <w:color w:val="000000"/>
        </w:rPr>
        <w:t xml:space="preserve">Вачков И.В. Психология тренинговой работы: Содержательные, организационные и методические аспекты ведения тренинговой группы. </w:t>
      </w:r>
      <w:r>
        <w:rPr>
          <w:color w:val="000000"/>
          <w:shd w:val="clear" w:color="auto" w:fill="FCFCFC"/>
        </w:rPr>
        <w:t>–</w:t>
      </w:r>
      <w:r w:rsidRPr="00620BBD">
        <w:rPr>
          <w:color w:val="000000"/>
        </w:rPr>
        <w:t xml:space="preserve"> М.: Эксмо, 2007</w:t>
      </w:r>
      <w:r>
        <w:rPr>
          <w:color w:val="000000"/>
        </w:rPr>
        <w:t>.</w:t>
      </w:r>
    </w:p>
    <w:p w:rsidR="0035633F" w:rsidRPr="00620BBD" w:rsidRDefault="0035633F" w:rsidP="00DA7CD3">
      <w:pPr>
        <w:ind w:firstLine="567"/>
        <w:jc w:val="both"/>
      </w:pPr>
      <w:r>
        <w:rPr>
          <w:color w:val="000000"/>
        </w:rPr>
        <w:t>11</w:t>
      </w:r>
      <w:r w:rsidRPr="00620BBD">
        <w:rPr>
          <w:color w:val="000000"/>
        </w:rPr>
        <w:t xml:space="preserve">. </w:t>
      </w:r>
      <w:r w:rsidRPr="00620BBD">
        <w:t xml:space="preserve">Лидерс А.Г. Психологический тренинг с подростками. </w:t>
      </w:r>
      <w:r>
        <w:rPr>
          <w:color w:val="000000"/>
          <w:shd w:val="clear" w:color="auto" w:fill="FCFCFC"/>
        </w:rPr>
        <w:t>–</w:t>
      </w:r>
      <w:r w:rsidRPr="00620BBD">
        <w:t xml:space="preserve"> М.: Академия, 2001</w:t>
      </w:r>
      <w:r>
        <w:t>.</w:t>
      </w:r>
    </w:p>
    <w:p w:rsidR="0035633F" w:rsidRPr="00620BBD" w:rsidRDefault="0035633F" w:rsidP="00DA7CD3">
      <w:pPr>
        <w:ind w:left="567"/>
        <w:jc w:val="both"/>
      </w:pPr>
      <w:r>
        <w:t>12</w:t>
      </w:r>
      <w:r w:rsidRPr="00620BBD">
        <w:t xml:space="preserve">. </w:t>
      </w:r>
      <w:r w:rsidRPr="006533BD">
        <w:rPr>
          <w:color w:val="000000"/>
          <w:shd w:val="clear" w:color="auto" w:fill="FCFCFC"/>
        </w:rPr>
        <w:t>Марасанов Г.И. Социально-психологический тренинг [Электронный ресурс]/ Марасанов Г.И.</w:t>
      </w:r>
      <w:r>
        <w:rPr>
          <w:color w:val="000000"/>
          <w:shd w:val="clear" w:color="auto" w:fill="FCFCFC"/>
        </w:rPr>
        <w:t>–</w:t>
      </w:r>
      <w:r w:rsidRPr="006533BD">
        <w:rPr>
          <w:color w:val="000000"/>
          <w:shd w:val="clear" w:color="auto" w:fill="FCFCFC"/>
        </w:rPr>
        <w:t xml:space="preserve"> М.: Когито-Центр,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35633F" w:rsidRPr="00620BBD" w:rsidRDefault="0035633F" w:rsidP="00DA7CD3">
      <w:pPr>
        <w:ind w:left="567"/>
        <w:jc w:val="both"/>
      </w:pPr>
      <w:r>
        <w:t>13</w:t>
      </w:r>
      <w:r w:rsidRPr="00620BBD">
        <w:t xml:space="preserve">. Прутченков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35633F" w:rsidRDefault="0035633F" w:rsidP="00DA7CD3">
      <w:pPr>
        <w:ind w:left="567"/>
        <w:jc w:val="both"/>
      </w:pPr>
      <w:r>
        <w:t>14</w:t>
      </w:r>
      <w:r w:rsidRPr="00620BBD">
        <w:t xml:space="preserve">. Фопель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5</w:t>
      </w:r>
      <w:r w:rsidRPr="00620BBD">
        <w:t xml:space="preserve">. Самоукина Н.В. Игры в школе и дома. </w:t>
      </w:r>
      <w:r>
        <w:rPr>
          <w:color w:val="000000"/>
          <w:shd w:val="clear" w:color="auto" w:fill="FCFCFC"/>
        </w:rPr>
        <w:t>–</w:t>
      </w:r>
      <w:r w:rsidRPr="00620BBD">
        <w:t xml:space="preserve"> Дубна: Феникс+, 2000.</w:t>
      </w:r>
    </w:p>
    <w:p w:rsidR="0035633F" w:rsidRDefault="0035633F" w:rsidP="00DA7CD3">
      <w:pPr>
        <w:ind w:left="567"/>
        <w:jc w:val="both"/>
        <w:rPr>
          <w:color w:val="000000"/>
          <w:shd w:val="clear" w:color="auto" w:fill="FCFCFC"/>
        </w:rPr>
      </w:pPr>
      <w:r>
        <w:rPr>
          <w:color w:val="000000"/>
          <w:shd w:val="clear" w:color="auto" w:fill="FCFCFC"/>
        </w:rPr>
        <w:t xml:space="preserve">16.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35633F" w:rsidRPr="00B7755B" w:rsidRDefault="0035633F" w:rsidP="00DA7CD3">
      <w:pPr>
        <w:ind w:left="567"/>
        <w:jc w:val="both"/>
      </w:pPr>
      <w:r>
        <w:t>17</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35633F" w:rsidRDefault="0035633F" w:rsidP="00EB3314">
      <w:pPr>
        <w:autoSpaceDE w:val="0"/>
        <w:autoSpaceDN w:val="0"/>
        <w:adjustRightInd w:val="0"/>
        <w:jc w:val="both"/>
        <w:rPr>
          <w:b/>
        </w:rPr>
      </w:pPr>
    </w:p>
    <w:p w:rsidR="0035633F" w:rsidRPr="00DC11F5" w:rsidRDefault="0035633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5633F" w:rsidRPr="00DC11F5" w:rsidRDefault="0035633F" w:rsidP="00DA7CD3">
      <w:pPr>
        <w:autoSpaceDE w:val="0"/>
        <w:autoSpaceDN w:val="0"/>
        <w:adjustRightInd w:val="0"/>
        <w:ind w:firstLine="709"/>
        <w:jc w:val="both"/>
      </w:pPr>
      <w:r w:rsidRPr="00DC11F5">
        <w:t>Предусмотрены  следующие виды контроля качества освоения конкретной дисциплины:</w:t>
      </w:r>
    </w:p>
    <w:p w:rsidR="0035633F" w:rsidRPr="00DC11F5" w:rsidRDefault="0035633F" w:rsidP="00DA7CD3">
      <w:pPr>
        <w:autoSpaceDE w:val="0"/>
        <w:autoSpaceDN w:val="0"/>
        <w:adjustRightInd w:val="0"/>
        <w:ind w:firstLine="709"/>
        <w:jc w:val="both"/>
      </w:pPr>
      <w:r w:rsidRPr="00DC11F5">
        <w:t>- текущий контроль успеваемости</w:t>
      </w:r>
    </w:p>
    <w:p w:rsidR="0035633F" w:rsidRPr="00DC11F5" w:rsidRDefault="0035633F" w:rsidP="00DA7CD3">
      <w:pPr>
        <w:autoSpaceDE w:val="0"/>
        <w:autoSpaceDN w:val="0"/>
        <w:adjustRightInd w:val="0"/>
        <w:ind w:firstLine="709"/>
        <w:jc w:val="both"/>
      </w:pPr>
      <w:r w:rsidRPr="00DC11F5">
        <w:t>- промежуточная аттестация обучающихся по дисциплине</w:t>
      </w:r>
    </w:p>
    <w:p w:rsidR="0035633F" w:rsidRPr="00DC11F5" w:rsidRDefault="0035633F" w:rsidP="00DA7CD3">
      <w:pPr>
        <w:autoSpaceDE w:val="0"/>
        <w:autoSpaceDN w:val="0"/>
        <w:adjustRightInd w:val="0"/>
        <w:ind w:firstLine="709"/>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5633F" w:rsidRPr="00DC11F5" w:rsidRDefault="0035633F" w:rsidP="00DA7CD3">
      <w:pPr>
        <w:autoSpaceDE w:val="0"/>
        <w:autoSpaceDN w:val="0"/>
        <w:adjustRightInd w:val="0"/>
        <w:ind w:firstLine="709"/>
        <w:jc w:val="both"/>
      </w:pPr>
      <w:r w:rsidRPr="00DC11F5">
        <w:t>Текущий контроль успеваемости обеспечивает оценивание хода освоения дисциплины в процессе обучения.</w:t>
      </w:r>
    </w:p>
    <w:p w:rsidR="0035633F" w:rsidRPr="00DC11F5" w:rsidRDefault="0035633F" w:rsidP="00D00133">
      <w:pPr>
        <w:autoSpaceDE w:val="0"/>
        <w:autoSpaceDN w:val="0"/>
        <w:adjustRightInd w:val="0"/>
        <w:ind w:left="720"/>
        <w:jc w:val="both"/>
        <w:rPr>
          <w:i/>
          <w:iCs/>
        </w:rPr>
      </w:pPr>
    </w:p>
    <w:p w:rsidR="0035633F" w:rsidRPr="00DA7CD3" w:rsidRDefault="0035633F" w:rsidP="00DA7CD3">
      <w:pPr>
        <w:pStyle w:val="ListParagraph"/>
        <w:numPr>
          <w:ilvl w:val="1"/>
          <w:numId w:val="8"/>
        </w:numPr>
        <w:jc w:val="both"/>
        <w:rPr>
          <w:b/>
          <w:iCs/>
        </w:rPr>
      </w:pPr>
      <w:r w:rsidRPr="00DA7CD3">
        <w:rPr>
          <w:b/>
          <w:iCs/>
        </w:rPr>
        <w:t>Паспорт фонда оценочных средств для проведения текущей аттестации по дисциплине (модулю)</w:t>
      </w:r>
    </w:p>
    <w:p w:rsidR="0035633F" w:rsidRPr="00DC11F5" w:rsidRDefault="0035633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2410"/>
        <w:gridCol w:w="2126"/>
        <w:gridCol w:w="4252"/>
      </w:tblGrid>
      <w:tr w:rsidR="0035633F" w:rsidRPr="00DC11F5" w:rsidTr="00E46EB1">
        <w:tc>
          <w:tcPr>
            <w:tcW w:w="709" w:type="dxa"/>
          </w:tcPr>
          <w:p w:rsidR="0035633F" w:rsidRPr="00DC11F5" w:rsidRDefault="0035633F" w:rsidP="00935672">
            <w:pPr>
              <w:pStyle w:val="ListParagraph"/>
              <w:ind w:left="0"/>
              <w:jc w:val="center"/>
              <w:rPr>
                <w:b/>
              </w:rPr>
            </w:pPr>
            <w:r w:rsidRPr="00DC11F5">
              <w:rPr>
                <w:b/>
              </w:rPr>
              <w:t>№ п/п</w:t>
            </w:r>
          </w:p>
        </w:tc>
        <w:tc>
          <w:tcPr>
            <w:tcW w:w="2410" w:type="dxa"/>
          </w:tcPr>
          <w:p w:rsidR="0035633F" w:rsidRPr="00DC11F5" w:rsidRDefault="0035633F" w:rsidP="00935672">
            <w:pPr>
              <w:pStyle w:val="ListParagraph"/>
              <w:ind w:left="0"/>
              <w:jc w:val="center"/>
              <w:rPr>
                <w:b/>
              </w:rPr>
            </w:pPr>
            <w:r w:rsidRPr="00DC11F5">
              <w:rPr>
                <w:b/>
              </w:rPr>
              <w:t>Контролируемые разделы (темы)</w:t>
            </w:r>
          </w:p>
        </w:tc>
        <w:tc>
          <w:tcPr>
            <w:tcW w:w="2126" w:type="dxa"/>
          </w:tcPr>
          <w:p w:rsidR="0035633F" w:rsidRPr="00DC11F5" w:rsidRDefault="0035633F" w:rsidP="00935672">
            <w:pPr>
              <w:pStyle w:val="ListParagraph"/>
              <w:ind w:left="0"/>
              <w:jc w:val="center"/>
              <w:rPr>
                <w:b/>
              </w:rPr>
            </w:pPr>
            <w:r w:rsidRPr="00DC11F5">
              <w:rPr>
                <w:b/>
              </w:rPr>
              <w:t>Код контролируемой компетенции</w:t>
            </w:r>
          </w:p>
        </w:tc>
        <w:tc>
          <w:tcPr>
            <w:tcW w:w="4252" w:type="dxa"/>
          </w:tcPr>
          <w:p w:rsidR="0035633F" w:rsidRPr="00DC11F5" w:rsidRDefault="0035633F" w:rsidP="00935672">
            <w:pPr>
              <w:pStyle w:val="ListParagraph"/>
              <w:ind w:left="0"/>
              <w:rPr>
                <w:b/>
              </w:rPr>
            </w:pPr>
            <w:r w:rsidRPr="00DC11F5">
              <w:rPr>
                <w:b/>
              </w:rPr>
              <w:t xml:space="preserve"> Наименование оценочного средства</w:t>
            </w:r>
          </w:p>
        </w:tc>
      </w:tr>
      <w:tr w:rsidR="0035633F" w:rsidRPr="00DC11F5" w:rsidTr="00E46EB1">
        <w:tc>
          <w:tcPr>
            <w:tcW w:w="709" w:type="dxa"/>
          </w:tcPr>
          <w:p w:rsidR="0035633F" w:rsidRPr="00DC11F5" w:rsidRDefault="0035633F" w:rsidP="005A3007">
            <w:pPr>
              <w:pStyle w:val="ListParagraph"/>
              <w:numPr>
                <w:ilvl w:val="0"/>
                <w:numId w:val="3"/>
              </w:numPr>
              <w:ind w:left="0"/>
            </w:pPr>
            <w:r>
              <w:t>1</w:t>
            </w:r>
          </w:p>
        </w:tc>
        <w:tc>
          <w:tcPr>
            <w:tcW w:w="2410" w:type="dxa"/>
          </w:tcPr>
          <w:p w:rsidR="0035633F" w:rsidRPr="006D24AA" w:rsidRDefault="0035633F" w:rsidP="005A300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2126" w:type="dxa"/>
          </w:tcPr>
          <w:p w:rsidR="0035633F" w:rsidRDefault="0035633F" w:rsidP="005A3007">
            <w:pPr>
              <w:pStyle w:val="ListParagraph"/>
              <w:ind w:left="0"/>
              <w:jc w:val="both"/>
            </w:pPr>
            <w:r>
              <w:t>ПК-1</w:t>
            </w:r>
          </w:p>
          <w:p w:rsidR="0035633F" w:rsidRPr="00DC11F5" w:rsidRDefault="0035633F" w:rsidP="00244DC8">
            <w:pPr>
              <w:pStyle w:val="ListParagraph"/>
              <w:ind w:left="0"/>
              <w:jc w:val="both"/>
            </w:pPr>
            <w:r>
              <w:t>ПК-2</w:t>
            </w:r>
          </w:p>
        </w:tc>
        <w:tc>
          <w:tcPr>
            <w:tcW w:w="4252" w:type="dxa"/>
          </w:tcPr>
          <w:p w:rsidR="0035633F" w:rsidRPr="00DB4F00" w:rsidRDefault="0035633F" w:rsidP="00DA7CD3">
            <w:pPr>
              <w:pStyle w:val="ListParagraph"/>
              <w:ind w:left="0"/>
              <w:jc w:val="both"/>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ча, тестирование, тренинговое задание, кейс, карты памяти</w:t>
            </w:r>
          </w:p>
        </w:tc>
      </w:tr>
      <w:tr w:rsidR="0035633F" w:rsidRPr="00DC11F5" w:rsidTr="00E46EB1">
        <w:tc>
          <w:tcPr>
            <w:tcW w:w="709" w:type="dxa"/>
          </w:tcPr>
          <w:p w:rsidR="0035633F" w:rsidRDefault="0035633F" w:rsidP="005A3007">
            <w:pPr>
              <w:pStyle w:val="ListParagraph"/>
              <w:numPr>
                <w:ilvl w:val="0"/>
                <w:numId w:val="3"/>
              </w:numPr>
              <w:ind w:left="0"/>
            </w:pPr>
            <w:r>
              <w:t>2</w:t>
            </w:r>
          </w:p>
        </w:tc>
        <w:tc>
          <w:tcPr>
            <w:tcW w:w="2410" w:type="dxa"/>
          </w:tcPr>
          <w:p w:rsidR="0035633F" w:rsidRPr="00773DBC" w:rsidRDefault="0035633F" w:rsidP="005A3007">
            <w:r>
              <w:t>Тренинг вербальной и невербальной коммуникации</w:t>
            </w:r>
          </w:p>
        </w:tc>
        <w:tc>
          <w:tcPr>
            <w:tcW w:w="2126" w:type="dxa"/>
          </w:tcPr>
          <w:p w:rsidR="0035633F" w:rsidRDefault="0035633F" w:rsidP="00244DC8">
            <w:pPr>
              <w:pStyle w:val="ListParagraph"/>
              <w:ind w:left="0"/>
              <w:jc w:val="both"/>
            </w:pPr>
            <w:r>
              <w:t>ПК-1</w:t>
            </w:r>
          </w:p>
          <w:p w:rsidR="0035633F" w:rsidRDefault="0035633F" w:rsidP="00244DC8">
            <w:r>
              <w:t>ПК-2</w:t>
            </w:r>
          </w:p>
        </w:tc>
        <w:tc>
          <w:tcPr>
            <w:tcW w:w="4252" w:type="dxa"/>
          </w:tcPr>
          <w:p w:rsidR="0035633F" w:rsidRPr="00DB4F00" w:rsidRDefault="0035633F" w:rsidP="00DA7CD3">
            <w:pPr>
              <w:pStyle w:val="ListParagraph"/>
              <w:ind w:left="0"/>
              <w:jc w:val="both"/>
            </w:pPr>
            <w:r w:rsidRPr="00DB4F00">
              <w:t xml:space="preserve">Вопросы к семинару, </w:t>
            </w:r>
            <w:r>
              <w:t xml:space="preserve">ситуационные задачи, дискуссия, </w:t>
            </w:r>
            <w:r w:rsidRPr="00DB4F00">
              <w:t>проблемно-аналитическ</w:t>
            </w:r>
            <w:r>
              <w:t>и</w:t>
            </w:r>
            <w:r w:rsidRPr="00DB4F00">
              <w:t>е задани</w:t>
            </w:r>
            <w:r>
              <w:t>я</w:t>
            </w:r>
            <w:r w:rsidRPr="00DB4F00">
              <w:t>,информационн</w:t>
            </w:r>
            <w:r>
              <w:t>о-исследовательский</w:t>
            </w:r>
            <w:r w:rsidRPr="00DB4F00">
              <w:t xml:space="preserve"> проект</w:t>
            </w:r>
            <w:r>
              <w:t xml:space="preserve">, комплексное </w:t>
            </w:r>
            <w:r w:rsidRPr="00DB4F00">
              <w:t xml:space="preserve">проблемно-аналитическое задание, </w:t>
            </w:r>
            <w:r>
              <w:t xml:space="preserve">тестирование, </w:t>
            </w:r>
            <w:r w:rsidRPr="001E6DA7">
              <w:t>ролевая игра</w:t>
            </w:r>
            <w:r>
              <w:t>,  коммуникативный тренинг, тренинг активного слушания, тренинговые задания, логико-структурные схемы</w:t>
            </w:r>
          </w:p>
        </w:tc>
      </w:tr>
      <w:tr w:rsidR="0035633F" w:rsidRPr="00DC11F5" w:rsidTr="00E46EB1">
        <w:tc>
          <w:tcPr>
            <w:tcW w:w="709" w:type="dxa"/>
          </w:tcPr>
          <w:p w:rsidR="0035633F" w:rsidRPr="00DC11F5" w:rsidRDefault="0035633F" w:rsidP="005A3007">
            <w:pPr>
              <w:pStyle w:val="ListParagraph"/>
              <w:numPr>
                <w:ilvl w:val="0"/>
                <w:numId w:val="3"/>
              </w:numPr>
              <w:ind w:left="0"/>
            </w:pPr>
            <w:r>
              <w:t>3</w:t>
            </w:r>
          </w:p>
        </w:tc>
        <w:tc>
          <w:tcPr>
            <w:tcW w:w="2410" w:type="dxa"/>
          </w:tcPr>
          <w:p w:rsidR="0035633F" w:rsidRPr="00773DBC" w:rsidRDefault="0035633F" w:rsidP="005A3007">
            <w:r>
              <w:t>Виды тренинга делового общения</w:t>
            </w:r>
          </w:p>
        </w:tc>
        <w:tc>
          <w:tcPr>
            <w:tcW w:w="2126" w:type="dxa"/>
          </w:tcPr>
          <w:p w:rsidR="0035633F" w:rsidRDefault="0035633F" w:rsidP="00244DC8">
            <w:pPr>
              <w:pStyle w:val="ListParagraph"/>
              <w:ind w:left="0"/>
              <w:jc w:val="both"/>
            </w:pPr>
            <w:r>
              <w:t>ПК-1</w:t>
            </w:r>
          </w:p>
          <w:p w:rsidR="0035633F" w:rsidRDefault="0035633F" w:rsidP="00244DC8">
            <w:r>
              <w:t>ПК-2</w:t>
            </w:r>
          </w:p>
        </w:tc>
        <w:tc>
          <w:tcPr>
            <w:tcW w:w="4252" w:type="dxa"/>
          </w:tcPr>
          <w:p w:rsidR="0035633F" w:rsidRPr="00DB4F00" w:rsidRDefault="0035633F" w:rsidP="00DA7CD3">
            <w:pPr>
              <w:pStyle w:val="ListParagraph"/>
              <w:ind w:left="0"/>
              <w:jc w:val="both"/>
            </w:pPr>
            <w:r w:rsidRPr="00DB4F00">
              <w:t xml:space="preserve">Вопросы к семинару, </w:t>
            </w:r>
            <w:r>
              <w:t xml:space="preserve">дискуссия, </w:t>
            </w:r>
            <w:r w:rsidRPr="00DB4F00">
              <w:t>проблемно-аналитическое задание,</w:t>
            </w:r>
            <w:r>
              <w:t xml:space="preserve"> деловая игра, эссе, кейс, исследовательская</w:t>
            </w:r>
            <w:r w:rsidRPr="00DB4F00">
              <w:t xml:space="preserve"> зада</w:t>
            </w:r>
            <w:r>
              <w:t>ча, тренинговые задания, карты памяти, п</w:t>
            </w:r>
            <w:r w:rsidRPr="005B3243">
              <w:t>сиходиагностическое тестирование</w:t>
            </w:r>
          </w:p>
        </w:tc>
      </w:tr>
      <w:tr w:rsidR="0035633F" w:rsidRPr="00DC11F5" w:rsidTr="00E46EB1">
        <w:tc>
          <w:tcPr>
            <w:tcW w:w="709" w:type="dxa"/>
          </w:tcPr>
          <w:p w:rsidR="0035633F" w:rsidRPr="00DC11F5" w:rsidRDefault="0035633F" w:rsidP="005A3007">
            <w:pPr>
              <w:pStyle w:val="ListParagraph"/>
              <w:numPr>
                <w:ilvl w:val="0"/>
                <w:numId w:val="3"/>
              </w:numPr>
              <w:ind w:left="0"/>
            </w:pPr>
            <w:r>
              <w:t>4</w:t>
            </w:r>
          </w:p>
        </w:tc>
        <w:tc>
          <w:tcPr>
            <w:tcW w:w="2410" w:type="dxa"/>
          </w:tcPr>
          <w:p w:rsidR="0035633F" w:rsidRPr="00773DBC" w:rsidRDefault="0035633F" w:rsidP="00244DC8">
            <w:r>
              <w:t>Модели тренинга при различных формах делового общения</w:t>
            </w:r>
          </w:p>
        </w:tc>
        <w:tc>
          <w:tcPr>
            <w:tcW w:w="2126" w:type="dxa"/>
          </w:tcPr>
          <w:p w:rsidR="0035633F" w:rsidRDefault="0035633F" w:rsidP="00244DC8">
            <w:pPr>
              <w:pStyle w:val="ListParagraph"/>
              <w:ind w:left="0"/>
              <w:jc w:val="both"/>
            </w:pPr>
            <w:r>
              <w:t>ПК-1</w:t>
            </w:r>
          </w:p>
          <w:p w:rsidR="0035633F" w:rsidRDefault="0035633F" w:rsidP="00244DC8">
            <w:r>
              <w:t>ПК-2</w:t>
            </w:r>
          </w:p>
        </w:tc>
        <w:tc>
          <w:tcPr>
            <w:tcW w:w="4252" w:type="dxa"/>
          </w:tcPr>
          <w:p w:rsidR="0035633F" w:rsidRPr="00DB4F00" w:rsidRDefault="0035633F" w:rsidP="00DA7CD3">
            <w:pPr>
              <w:pStyle w:val="ListParagraph"/>
              <w:ind w:left="0"/>
              <w:jc w:val="both"/>
            </w:pPr>
            <w:r w:rsidRPr="00DB4F00">
              <w:t xml:space="preserve">Вопросы к семинару, </w:t>
            </w:r>
            <w:r>
              <w:t xml:space="preserve">дискуссия, </w:t>
            </w:r>
            <w:r w:rsidRPr="00DB4F00">
              <w:t>проблемно-аналитическое задание,</w:t>
            </w:r>
            <w:r>
              <w:t xml:space="preserve"> деловая игра, ситуационная задача, исследовательская</w:t>
            </w:r>
            <w:r w:rsidRPr="00DB4F00">
              <w:t xml:space="preserve"> зада</w:t>
            </w:r>
            <w:r>
              <w:t xml:space="preserve">ча, </w:t>
            </w:r>
            <w:r w:rsidRPr="00DB4F00">
              <w:t>информационн</w:t>
            </w:r>
            <w:r>
              <w:t>о-исследовательский</w:t>
            </w:r>
            <w:r w:rsidRPr="00DB4F00">
              <w:t xml:space="preserve"> проект</w:t>
            </w:r>
            <w:r>
              <w:t xml:space="preserve">, комплексное </w:t>
            </w:r>
            <w:r w:rsidRPr="00DB4F00">
              <w:t xml:space="preserve">проблемно-аналитическое задание, </w:t>
            </w:r>
            <w:r>
              <w:t>логико-структурные схемы, кейс, тренинговые задания, п</w:t>
            </w:r>
            <w:r w:rsidRPr="005B3243">
              <w:t>сиходиагностическое тестирование</w:t>
            </w:r>
          </w:p>
        </w:tc>
      </w:tr>
    </w:tbl>
    <w:p w:rsidR="0035633F" w:rsidRDefault="0035633F" w:rsidP="00D00133">
      <w:pPr>
        <w:autoSpaceDE w:val="0"/>
        <w:autoSpaceDN w:val="0"/>
        <w:adjustRightInd w:val="0"/>
        <w:ind w:left="720"/>
        <w:jc w:val="both"/>
        <w:rPr>
          <w:iCs/>
        </w:rPr>
      </w:pPr>
    </w:p>
    <w:p w:rsidR="0035633F" w:rsidRDefault="0035633F" w:rsidP="00D00133">
      <w:pPr>
        <w:autoSpaceDE w:val="0"/>
        <w:autoSpaceDN w:val="0"/>
        <w:adjustRightInd w:val="0"/>
        <w:ind w:left="720"/>
        <w:jc w:val="both"/>
        <w:rPr>
          <w:iCs/>
        </w:rPr>
      </w:pPr>
    </w:p>
    <w:p w:rsidR="0035633F" w:rsidRDefault="0035633F" w:rsidP="00D00133">
      <w:pPr>
        <w:autoSpaceDE w:val="0"/>
        <w:autoSpaceDN w:val="0"/>
        <w:adjustRightInd w:val="0"/>
        <w:ind w:left="720"/>
        <w:jc w:val="both"/>
        <w:rPr>
          <w:iCs/>
        </w:rPr>
      </w:pPr>
    </w:p>
    <w:p w:rsidR="0035633F" w:rsidRPr="00DC11F5" w:rsidRDefault="0035633F"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633F" w:rsidRDefault="0035633F" w:rsidP="0001303E">
      <w:pPr>
        <w:autoSpaceDE w:val="0"/>
        <w:autoSpaceDN w:val="0"/>
        <w:adjustRightInd w:val="0"/>
        <w:ind w:left="720"/>
        <w:jc w:val="both"/>
        <w:rPr>
          <w:i/>
          <w:iCs/>
          <w:u w:val="single"/>
        </w:rPr>
      </w:pPr>
    </w:p>
    <w:p w:rsidR="0035633F" w:rsidRPr="00D87A97" w:rsidRDefault="0035633F" w:rsidP="005A3007">
      <w:pPr>
        <w:pStyle w:val="FootnoteText"/>
        <w:ind w:firstLine="709"/>
        <w:jc w:val="both"/>
        <w:rPr>
          <w:sz w:val="24"/>
          <w:szCs w:val="24"/>
        </w:rPr>
      </w:pPr>
      <w:r w:rsidRPr="00020611">
        <w:rPr>
          <w:b/>
          <w:sz w:val="24"/>
          <w:szCs w:val="24"/>
        </w:rPr>
        <w:t>Тема 1.</w:t>
      </w:r>
      <w:r w:rsidRPr="00D73B11">
        <w:rPr>
          <w:b/>
          <w:sz w:val="24"/>
          <w:szCs w:val="24"/>
        </w:rPr>
        <w:t xml:space="preserve">Основные подходы к подготовке и организации тренинга </w:t>
      </w:r>
      <w:r>
        <w:rPr>
          <w:b/>
          <w:sz w:val="24"/>
          <w:szCs w:val="24"/>
        </w:rPr>
        <w:t>делового</w:t>
      </w:r>
      <w:r w:rsidRPr="00D73B11">
        <w:rPr>
          <w:b/>
          <w:sz w:val="24"/>
          <w:szCs w:val="24"/>
        </w:rPr>
        <w:t xml:space="preserve"> общения</w:t>
      </w:r>
    </w:p>
    <w:p w:rsidR="0035633F" w:rsidRDefault="0035633F" w:rsidP="005A3007">
      <w:pPr>
        <w:jc w:val="both"/>
        <w:rPr>
          <w:b/>
          <w:i/>
        </w:rPr>
      </w:pPr>
      <w:r>
        <w:rPr>
          <w:b/>
          <w:i/>
        </w:rPr>
        <w:t>Вопросы к семинарскому</w:t>
      </w:r>
      <w:r w:rsidRPr="00241793">
        <w:rPr>
          <w:b/>
          <w:i/>
        </w:rPr>
        <w:t xml:space="preserve"> занятию:</w:t>
      </w:r>
    </w:p>
    <w:p w:rsidR="0035633F" w:rsidRDefault="0035633F" w:rsidP="005A3007">
      <w:pPr>
        <w:jc w:val="both"/>
      </w:pPr>
      <w:r>
        <w:rPr>
          <w:b/>
          <w:i/>
        </w:rPr>
        <w:tab/>
      </w:r>
      <w:r w:rsidRPr="00CE40CD">
        <w:t>1.</w:t>
      </w:r>
      <w:r w:rsidRPr="00705CFE">
        <w:t xml:space="preserve">Понятие </w:t>
      </w:r>
      <w:r>
        <w:t>тренинга делового</w:t>
      </w:r>
      <w:r w:rsidRPr="00705CFE">
        <w:t xml:space="preserve"> общения. </w:t>
      </w:r>
    </w:p>
    <w:p w:rsidR="0035633F" w:rsidRDefault="0035633F" w:rsidP="005A3007">
      <w:pPr>
        <w:ind w:firstLine="708"/>
        <w:jc w:val="both"/>
      </w:pPr>
      <w:r>
        <w:t xml:space="preserve">2. </w:t>
      </w:r>
      <w:r w:rsidRPr="00705CFE">
        <w:t>Предмет</w:t>
      </w:r>
      <w:r>
        <w:t>, цели,</w:t>
      </w:r>
      <w:r w:rsidRPr="00705CFE">
        <w:t xml:space="preserve"> задачи </w:t>
      </w:r>
      <w:r>
        <w:t>тренинга в зависимости от</w:t>
      </w:r>
      <w:r w:rsidRPr="00FC36E4">
        <w:t xml:space="preserve"> протекания различных </w:t>
      </w:r>
      <w:r>
        <w:t>формделового</w:t>
      </w:r>
      <w:r w:rsidRPr="00FC36E4">
        <w:t xml:space="preserve"> общения</w:t>
      </w:r>
      <w:r>
        <w:t xml:space="preserve">. </w:t>
      </w:r>
    </w:p>
    <w:p w:rsidR="0035633F" w:rsidRDefault="0035633F" w:rsidP="005A3007">
      <w:pPr>
        <w:ind w:firstLine="708"/>
        <w:jc w:val="both"/>
        <w:rPr>
          <w:rFonts w:ascii="Times New Roman CYR" w:hAnsi="Times New Roman CYR" w:cs="Times New Roman CYR"/>
          <w:b/>
          <w:bCs/>
          <w:spacing w:val="-2"/>
          <w:highlight w:val="white"/>
        </w:rPr>
      </w:pPr>
      <w:r>
        <w:rPr>
          <w:rFonts w:ascii="Times New Roman CYR" w:hAnsi="Times New Roman CYR" w:cs="Times New Roman CYR"/>
          <w:bCs/>
          <w:spacing w:val="-2"/>
          <w:highlight w:val="white"/>
        </w:rPr>
        <w:t xml:space="preserve">3. </w:t>
      </w:r>
      <w:r w:rsidRPr="00E3119F">
        <w:rPr>
          <w:rFonts w:ascii="Times New Roman CYR" w:hAnsi="Times New Roman CYR" w:cs="Times New Roman CYR"/>
          <w:bCs/>
          <w:spacing w:val="-2"/>
          <w:highlight w:val="white"/>
        </w:rPr>
        <w:t>Теория проведения тренингов.</w:t>
      </w:r>
    </w:p>
    <w:p w:rsidR="0035633F" w:rsidRDefault="0035633F" w:rsidP="005A3007">
      <w:pPr>
        <w:ind w:firstLine="708"/>
        <w:jc w:val="both"/>
        <w:rPr>
          <w:rFonts w:ascii="Times New Roman CYR" w:hAnsi="Times New Roman CYR" w:cs="Times New Roman CYR"/>
          <w:highlight w:val="white"/>
        </w:rPr>
      </w:pPr>
      <w:r>
        <w:rPr>
          <w:rFonts w:ascii="Times New Roman CYR" w:hAnsi="Times New Roman CYR" w:cs="Times New Roman CYR"/>
          <w:spacing w:val="-1"/>
          <w:highlight w:val="white"/>
        </w:rPr>
        <w:t>4. История и развитие групповых методов</w:t>
      </w:r>
      <w:r>
        <w:rPr>
          <w:rFonts w:ascii="Times New Roman CYR" w:hAnsi="Times New Roman CYR" w:cs="Times New Roman CYR"/>
          <w:highlight w:val="white"/>
        </w:rPr>
        <w:t xml:space="preserve">. </w:t>
      </w:r>
    </w:p>
    <w:p w:rsidR="0035633F" w:rsidRDefault="0035633F" w:rsidP="005A3007">
      <w:pPr>
        <w:ind w:firstLine="708"/>
        <w:jc w:val="both"/>
        <w:rPr>
          <w:rFonts w:ascii="Times New Roman CYR" w:hAnsi="Times New Roman CYR" w:cs="Times New Roman CYR"/>
        </w:rPr>
      </w:pPr>
      <w:r>
        <w:rPr>
          <w:rFonts w:ascii="Times New Roman CYR" w:hAnsi="Times New Roman CYR" w:cs="Times New Roman CYR"/>
          <w:highlight w:val="white"/>
        </w:rPr>
        <w:t>5. Основные парадигмы и специфика тренингов.</w:t>
      </w:r>
    </w:p>
    <w:p w:rsidR="0035633F" w:rsidRDefault="0035633F" w:rsidP="005A3007">
      <w:pPr>
        <w:ind w:firstLine="708"/>
        <w:jc w:val="both"/>
      </w:pPr>
      <w:r>
        <w:t>6. Т</w:t>
      </w:r>
      <w:r w:rsidRPr="00FC36E4">
        <w:t xml:space="preserve">ехнологии влияния в </w:t>
      </w:r>
      <w:r>
        <w:t>делов</w:t>
      </w:r>
      <w:r w:rsidRPr="00FC36E4">
        <w:t>ом общении.</w:t>
      </w:r>
    </w:p>
    <w:p w:rsidR="0035633F" w:rsidRDefault="0035633F"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7. Тренинговые группы. </w:t>
      </w:r>
    </w:p>
    <w:p w:rsidR="0035633F" w:rsidRDefault="0035633F"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8. Этапы развития группы в тренинге. </w:t>
      </w:r>
    </w:p>
    <w:p w:rsidR="0035633F" w:rsidRDefault="0035633F" w:rsidP="005A3007">
      <w:pPr>
        <w:ind w:left="708"/>
        <w:jc w:val="both"/>
        <w:rPr>
          <w:b/>
          <w:i/>
        </w:rPr>
      </w:pPr>
      <w:r>
        <w:rPr>
          <w:rFonts w:ascii="Times New Roman CYR" w:hAnsi="Times New Roman CYR" w:cs="Times New Roman CYR"/>
          <w:highlight w:val="white"/>
        </w:rPr>
        <w:t xml:space="preserve">9. Условия развития профессионального самосознания участника тренинговой группы.                                                                                                                                              10.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p w:rsidR="0035633F" w:rsidRPr="00DB77A2" w:rsidRDefault="0035633F" w:rsidP="005A3007">
      <w:pPr>
        <w:rPr>
          <w:b/>
          <w:i/>
        </w:rPr>
      </w:pPr>
      <w:r w:rsidRPr="00241793">
        <w:rPr>
          <w:b/>
          <w:i/>
        </w:rPr>
        <w:t>Задания занятию</w:t>
      </w:r>
    </w:p>
    <w:p w:rsidR="0035633F" w:rsidRPr="00B40DAB" w:rsidRDefault="0035633F" w:rsidP="005A3007">
      <w:pPr>
        <w:ind w:firstLine="567"/>
        <w:jc w:val="both"/>
        <w:rPr>
          <w:i/>
        </w:rPr>
      </w:pPr>
      <w:r w:rsidRPr="00B40DAB">
        <w:rPr>
          <w:i/>
        </w:rPr>
        <w:t>П</w:t>
      </w:r>
      <w:r>
        <w:rPr>
          <w:i/>
        </w:rPr>
        <w:t>одготовка к диспуту</w:t>
      </w:r>
    </w:p>
    <w:p w:rsidR="0035633F" w:rsidRDefault="0035633F" w:rsidP="005A3007">
      <w:pPr>
        <w:ind w:firstLine="567"/>
        <w:jc w:val="both"/>
      </w:pPr>
      <w:r>
        <w:t>Найти в учебной литературе описание проведения любого тренингового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35633F" w:rsidRPr="00CD3843" w:rsidRDefault="0035633F" w:rsidP="005A3007">
      <w:pPr>
        <w:jc w:val="both"/>
        <w:rPr>
          <w:i/>
        </w:rPr>
      </w:pPr>
      <w:r w:rsidRPr="00CD3843">
        <w:rPr>
          <w:i/>
        </w:rPr>
        <w:t>Проблемное задание</w:t>
      </w:r>
    </w:p>
    <w:p w:rsidR="0035633F" w:rsidRDefault="0035633F" w:rsidP="005A3007">
      <w:pPr>
        <w:jc w:val="both"/>
      </w:pPr>
      <w:r>
        <w:tab/>
        <w:t>Подобрать батарею тестов для психодиагностики коммуникативных характеристик членов тренинговой группы, объяснить свой выбор. Провести выбранные методики в группе, обработать их и проинтепретировать.</w:t>
      </w:r>
    </w:p>
    <w:p w:rsidR="0035633F" w:rsidRDefault="0035633F" w:rsidP="005A3007">
      <w:pPr>
        <w:jc w:val="both"/>
        <w:rPr>
          <w:i/>
        </w:rPr>
      </w:pPr>
      <w:r>
        <w:rPr>
          <w:i/>
        </w:rPr>
        <w:t>Ситуационные задачи</w:t>
      </w:r>
    </w:p>
    <w:p w:rsidR="0035633F" w:rsidRDefault="0035633F" w:rsidP="005A3007">
      <w:pPr>
        <w:ind w:left="720"/>
      </w:pPr>
      <w:r>
        <w:t>1. Выбрать любую форму коммуникативного поведения человека (например, игровую) и подобрать под нее как можно больше тренинговых заданий.</w:t>
      </w:r>
    </w:p>
    <w:p w:rsidR="0035633F" w:rsidRDefault="0035633F" w:rsidP="005A3007">
      <w:pPr>
        <w:ind w:left="709"/>
        <w:jc w:val="both"/>
      </w:pPr>
      <w:r>
        <w:t>2. Выбрать любое коммуникативное упражнение и соотнести их с разными способами и формами коммуникативного поведения человека.</w:t>
      </w:r>
    </w:p>
    <w:p w:rsidR="0035633F" w:rsidRDefault="0035633F" w:rsidP="005A3007">
      <w:pPr>
        <w:jc w:val="both"/>
        <w:rPr>
          <w:i/>
        </w:rPr>
      </w:pPr>
      <w:r>
        <w:rPr>
          <w:i/>
        </w:rPr>
        <w:t>Подготовка к дискуссии</w:t>
      </w:r>
    </w:p>
    <w:p w:rsidR="0035633F" w:rsidRDefault="0035633F" w:rsidP="005A3007">
      <w:pPr>
        <w:jc w:val="both"/>
      </w:pPr>
      <w:r>
        <w:rPr>
          <w:i/>
        </w:rPr>
        <w:tab/>
      </w:r>
      <w:r>
        <w:t>На основе решения ситуационных задач провести активное обсуждение в группе на тему «Влияние тренинга на общение»</w:t>
      </w:r>
    </w:p>
    <w:p w:rsidR="0035633F" w:rsidRDefault="0035633F" w:rsidP="005A3007">
      <w:pPr>
        <w:jc w:val="both"/>
        <w:rPr>
          <w:i/>
        </w:rPr>
      </w:pPr>
      <w:r>
        <w:rPr>
          <w:i/>
        </w:rPr>
        <w:t>Исследовательская задача</w:t>
      </w:r>
    </w:p>
    <w:p w:rsidR="0035633F" w:rsidRDefault="0035633F" w:rsidP="005A3007">
      <w:pPr>
        <w:jc w:val="both"/>
      </w:pPr>
      <w:r>
        <w:rPr>
          <w:i/>
        </w:rPr>
        <w:tab/>
      </w:r>
      <w:r>
        <w:t>Вспомните любую ситуацию удачной и неудачной коммуникации или попросите кого-нибудь рассказать (придумать). Разбейтесь на подгруппы по 3-4 человека и составьте вопросы доля анализа этих случаев.</w:t>
      </w:r>
    </w:p>
    <w:p w:rsidR="0035633F" w:rsidRDefault="0035633F" w:rsidP="005A3007">
      <w:pPr>
        <w:jc w:val="both"/>
        <w:rPr>
          <w:i/>
        </w:rPr>
      </w:pPr>
      <w:r>
        <w:rPr>
          <w:i/>
        </w:rPr>
        <w:t>Обсуждение</w:t>
      </w:r>
    </w:p>
    <w:p w:rsidR="0035633F" w:rsidRDefault="0035633F" w:rsidP="005A3007">
      <w:pPr>
        <w:ind w:firstLine="708"/>
        <w:jc w:val="both"/>
      </w:pPr>
      <w:r>
        <w:t xml:space="preserve">Найдите в тренинговой группе в процессе обсуждения совпадающие вопросы и зафиксируйте их в виде записи. Попытайтесь объяснить на основе выявленных вопросов основные причины неудач коммуникации. Сделайте выводы. </w:t>
      </w:r>
    </w:p>
    <w:p w:rsidR="0035633F" w:rsidRPr="00B31DB2" w:rsidRDefault="0035633F" w:rsidP="005A3007">
      <w:pPr>
        <w:jc w:val="both"/>
        <w:rPr>
          <w:i/>
        </w:rPr>
      </w:pPr>
      <w:r>
        <w:rPr>
          <w:i/>
        </w:rPr>
        <w:t>Кейс-стади</w:t>
      </w:r>
    </w:p>
    <w:p w:rsidR="0035633F" w:rsidRPr="00B31DB2" w:rsidRDefault="0035633F" w:rsidP="005A3007">
      <w:pPr>
        <w:pStyle w:val="Style14"/>
        <w:widowControl/>
        <w:spacing w:line="240" w:lineRule="auto"/>
        <w:ind w:firstLine="709"/>
        <w:rPr>
          <w:rStyle w:val="FontStyle26"/>
          <w:szCs w:val="26"/>
        </w:rPr>
      </w:pPr>
      <w:r>
        <w:t xml:space="preserve">Тема: </w:t>
      </w:r>
      <w:r w:rsidRPr="00B31DB2">
        <w:rPr>
          <w:rStyle w:val="FontStyle26"/>
          <w:szCs w:val="26"/>
        </w:rPr>
        <w:t>«Прием иностранной делегации»</w:t>
      </w:r>
    </w:p>
    <w:p w:rsidR="0035633F" w:rsidRPr="005A3007" w:rsidRDefault="0035633F" w:rsidP="005A3007">
      <w:pPr>
        <w:pStyle w:val="Style23"/>
        <w:widowControl/>
        <w:spacing w:line="240" w:lineRule="auto"/>
        <w:ind w:firstLine="709"/>
        <w:rPr>
          <w:rStyle w:val="FontStyle26"/>
          <w:sz w:val="24"/>
        </w:rPr>
      </w:pPr>
      <w:r w:rsidRPr="005A3007">
        <w:rPr>
          <w:rStyle w:val="FontStyle27"/>
          <w:b w:val="0"/>
          <w:bCs/>
          <w:sz w:val="24"/>
        </w:rPr>
        <w:t xml:space="preserve">Цель: </w:t>
      </w:r>
      <w:r w:rsidRPr="005A3007">
        <w:rPr>
          <w:rStyle w:val="FontStyle26"/>
          <w:sz w:val="24"/>
        </w:rPr>
        <w:t>закрепление у студентов знаний о деловой культуре в разных странах, прием иностранных делегаций (на региональном материале)</w:t>
      </w:r>
    </w:p>
    <w:p w:rsidR="0035633F" w:rsidRPr="005A3007" w:rsidRDefault="0035633F" w:rsidP="005A3007">
      <w:pPr>
        <w:pStyle w:val="Style11"/>
        <w:widowControl/>
        <w:ind w:firstLine="709"/>
        <w:jc w:val="both"/>
        <w:rPr>
          <w:rStyle w:val="FontStyle26"/>
          <w:sz w:val="24"/>
        </w:rPr>
      </w:pPr>
      <w:r w:rsidRPr="005A3007">
        <w:rPr>
          <w:rStyle w:val="FontStyle27"/>
          <w:b w:val="0"/>
          <w:bCs/>
          <w:sz w:val="24"/>
        </w:rPr>
        <w:t xml:space="preserve">Время – 30-40 </w:t>
      </w:r>
      <w:r w:rsidRPr="005A3007">
        <w:rPr>
          <w:rStyle w:val="FontStyle26"/>
          <w:sz w:val="24"/>
        </w:rPr>
        <w:t>минут.</w:t>
      </w:r>
    </w:p>
    <w:p w:rsidR="0035633F" w:rsidRPr="005A3007" w:rsidRDefault="0035633F" w:rsidP="005A3007">
      <w:pPr>
        <w:pStyle w:val="Style1"/>
        <w:widowControl/>
        <w:ind w:firstLine="709"/>
        <w:jc w:val="both"/>
        <w:rPr>
          <w:rStyle w:val="FontStyle26"/>
          <w:sz w:val="24"/>
        </w:rPr>
      </w:pPr>
      <w:r w:rsidRPr="005A3007">
        <w:rPr>
          <w:rStyle w:val="FontStyle27"/>
          <w:b w:val="0"/>
          <w:bCs/>
          <w:sz w:val="24"/>
        </w:rPr>
        <w:t xml:space="preserve">Количество участников </w:t>
      </w:r>
      <w:r w:rsidRPr="005A3007">
        <w:rPr>
          <w:rStyle w:val="FontStyle26"/>
          <w:sz w:val="24"/>
        </w:rPr>
        <w:t xml:space="preserve">– группа студентов (от </w:t>
      </w:r>
      <w:r w:rsidRPr="005A3007">
        <w:rPr>
          <w:rStyle w:val="FontStyle27"/>
          <w:b w:val="0"/>
          <w:bCs/>
          <w:sz w:val="24"/>
        </w:rPr>
        <w:t xml:space="preserve">15 </w:t>
      </w:r>
      <w:r w:rsidRPr="005A3007">
        <w:rPr>
          <w:rStyle w:val="FontStyle26"/>
          <w:sz w:val="24"/>
        </w:rPr>
        <w:t xml:space="preserve">до </w:t>
      </w:r>
      <w:r w:rsidRPr="005A3007">
        <w:rPr>
          <w:rStyle w:val="FontStyle27"/>
          <w:b w:val="0"/>
          <w:bCs/>
          <w:sz w:val="24"/>
        </w:rPr>
        <w:t xml:space="preserve">30 </w:t>
      </w:r>
      <w:r w:rsidRPr="005A3007">
        <w:rPr>
          <w:rStyle w:val="FontStyle26"/>
          <w:sz w:val="24"/>
        </w:rPr>
        <w:t xml:space="preserve">человек) </w:t>
      </w:r>
    </w:p>
    <w:p w:rsidR="0035633F" w:rsidRPr="005A3007" w:rsidRDefault="0035633F" w:rsidP="005A3007">
      <w:pPr>
        <w:pStyle w:val="Style1"/>
        <w:widowControl/>
        <w:ind w:firstLine="709"/>
        <w:jc w:val="both"/>
        <w:rPr>
          <w:rStyle w:val="FontStyle26"/>
          <w:sz w:val="24"/>
        </w:rPr>
      </w:pPr>
      <w:r w:rsidRPr="005A3007">
        <w:rPr>
          <w:rStyle w:val="FontStyle27"/>
          <w:b w:val="0"/>
          <w:bCs/>
          <w:sz w:val="24"/>
        </w:rPr>
        <w:t xml:space="preserve">Тип кейса </w:t>
      </w:r>
      <w:r w:rsidRPr="005A3007">
        <w:rPr>
          <w:rStyle w:val="FontStyle26"/>
          <w:sz w:val="24"/>
        </w:rPr>
        <w:t xml:space="preserve">– полевой (основанный на фактах из реальной жизни) </w:t>
      </w:r>
    </w:p>
    <w:p w:rsidR="0035633F" w:rsidRPr="005A3007" w:rsidRDefault="0035633F" w:rsidP="005A3007">
      <w:pPr>
        <w:pStyle w:val="Style1"/>
        <w:widowControl/>
        <w:ind w:firstLine="709"/>
        <w:jc w:val="both"/>
        <w:rPr>
          <w:rStyle w:val="FontStyle26"/>
          <w:sz w:val="24"/>
        </w:rPr>
      </w:pPr>
      <w:r w:rsidRPr="005A3007">
        <w:rPr>
          <w:rStyle w:val="FontStyle27"/>
          <w:b w:val="0"/>
          <w:bCs/>
          <w:sz w:val="24"/>
        </w:rPr>
        <w:t xml:space="preserve">Источники кейса </w:t>
      </w:r>
      <w:r w:rsidRPr="005A3007">
        <w:rPr>
          <w:rStyle w:val="FontStyle26"/>
          <w:sz w:val="24"/>
        </w:rPr>
        <w:t xml:space="preserve">– жизненные ситуации </w:t>
      </w:r>
    </w:p>
    <w:p w:rsidR="0035633F" w:rsidRPr="005A3007" w:rsidRDefault="0035633F" w:rsidP="005A3007">
      <w:pPr>
        <w:pStyle w:val="Style1"/>
        <w:widowControl/>
        <w:ind w:firstLine="709"/>
        <w:jc w:val="both"/>
        <w:rPr>
          <w:rStyle w:val="FontStyle27"/>
          <w:b w:val="0"/>
          <w:bCs/>
          <w:sz w:val="24"/>
        </w:rPr>
      </w:pPr>
      <w:r w:rsidRPr="005A3007">
        <w:rPr>
          <w:rStyle w:val="FontStyle27"/>
          <w:b w:val="0"/>
          <w:bCs/>
          <w:sz w:val="24"/>
        </w:rPr>
        <w:t>Последовательность проведения:</w:t>
      </w:r>
    </w:p>
    <w:p w:rsidR="0035633F" w:rsidRPr="005A3007" w:rsidRDefault="0035633F" w:rsidP="005A3007">
      <w:pPr>
        <w:pStyle w:val="Style20"/>
        <w:widowControl/>
        <w:spacing w:line="240" w:lineRule="auto"/>
        <w:ind w:firstLine="709"/>
        <w:rPr>
          <w:rStyle w:val="FontStyle27"/>
          <w:b w:val="0"/>
          <w:bCs/>
          <w:sz w:val="24"/>
        </w:rPr>
      </w:pPr>
      <w:r w:rsidRPr="005A3007">
        <w:rPr>
          <w:rStyle w:val="FontStyle26"/>
          <w:sz w:val="24"/>
        </w:rPr>
        <w:t>1. Студентам ставится задача: составить трехдневный план мероприятий и особенностей расселения, питания, организации встреч с иностранными партнерами.</w:t>
      </w:r>
    </w:p>
    <w:p w:rsidR="0035633F" w:rsidRPr="005A3007" w:rsidRDefault="0035633F" w:rsidP="005A3007">
      <w:pPr>
        <w:pStyle w:val="Style4"/>
        <w:widowControl/>
        <w:spacing w:line="240" w:lineRule="auto"/>
        <w:ind w:firstLine="709"/>
        <w:jc w:val="both"/>
        <w:rPr>
          <w:rStyle w:val="FontStyle26"/>
          <w:sz w:val="24"/>
        </w:rPr>
      </w:pPr>
      <w:r w:rsidRPr="005A3007">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встречи.</w:t>
      </w:r>
    </w:p>
    <w:p w:rsidR="0035633F" w:rsidRPr="005A3007" w:rsidRDefault="0035633F" w:rsidP="005A3007">
      <w:pPr>
        <w:pStyle w:val="Style5"/>
        <w:widowControl/>
        <w:ind w:firstLine="709"/>
        <w:rPr>
          <w:rStyle w:val="FontStyle26"/>
          <w:sz w:val="24"/>
        </w:rPr>
      </w:pPr>
      <w:r w:rsidRPr="005A3007">
        <w:rPr>
          <w:rStyle w:val="FontStyle26"/>
          <w:sz w:val="24"/>
        </w:rPr>
        <w:t>3. После обсуждения каждого выступления происходит коллективное обсуждение лучших/худших маршрутов и возможный сценарий развития маршрутов и действия авторов маршрутов.</w:t>
      </w:r>
    </w:p>
    <w:p w:rsidR="0035633F" w:rsidRPr="005A3007" w:rsidRDefault="0035633F" w:rsidP="005A3007">
      <w:pPr>
        <w:ind w:firstLine="708"/>
        <w:jc w:val="both"/>
        <w:rPr>
          <w:rStyle w:val="FontStyle26"/>
          <w:sz w:val="24"/>
        </w:rPr>
      </w:pPr>
      <w:r w:rsidRPr="005A3007">
        <w:rPr>
          <w:rStyle w:val="FontStyle27"/>
          <w:b w:val="0"/>
          <w:bCs/>
          <w:sz w:val="24"/>
        </w:rPr>
        <w:t xml:space="preserve">Форма и вид представления кейса студентами: </w:t>
      </w:r>
      <w:r w:rsidRPr="005A3007">
        <w:rPr>
          <w:rStyle w:val="FontStyle26"/>
          <w:sz w:val="24"/>
        </w:rPr>
        <w:t>несколько страниц с текстом, видеопрезентация</w:t>
      </w:r>
    </w:p>
    <w:p w:rsidR="0035633F" w:rsidRPr="005A3007" w:rsidRDefault="0035633F" w:rsidP="005A3007">
      <w:pPr>
        <w:pStyle w:val="NoSpacing"/>
        <w:rPr>
          <w:i/>
        </w:rPr>
      </w:pPr>
      <w:r w:rsidRPr="005A3007">
        <w:rPr>
          <w:i/>
        </w:rPr>
        <w:t>Тестирование</w:t>
      </w:r>
    </w:p>
    <w:p w:rsidR="0035633F" w:rsidRPr="00953E54" w:rsidRDefault="0035633F" w:rsidP="005A3007">
      <w:pPr>
        <w:pStyle w:val="NoSpacing"/>
        <w:ind w:firstLine="708"/>
      </w:pPr>
      <w:r>
        <w:rPr>
          <w:b/>
          <w:bCs/>
        </w:rPr>
        <w:t>«</w:t>
      </w:r>
      <w:r w:rsidRPr="00953E54">
        <w:rPr>
          <w:b/>
          <w:bCs/>
        </w:rPr>
        <w:t>Умеете ли вы контролировать себя</w:t>
      </w:r>
      <w:r w:rsidRPr="00953E54">
        <w:t>?</w:t>
      </w:r>
      <w:r>
        <w:t>»</w:t>
      </w:r>
    </w:p>
    <w:p w:rsidR="0035633F" w:rsidRPr="00953E54" w:rsidRDefault="0035633F" w:rsidP="005A3007">
      <w:pPr>
        <w:pStyle w:val="NoSpacing"/>
        <w:ind w:firstLine="708"/>
      </w:pPr>
      <w:r w:rsidRPr="00953E54">
        <w:rPr>
          <w:color w:val="000000"/>
        </w:rPr>
        <w:t xml:space="preserve">Подчеркните </w:t>
      </w:r>
      <w:r>
        <w:rPr>
          <w:color w:val="000000"/>
        </w:rPr>
        <w:t>«</w:t>
      </w:r>
      <w:r w:rsidRPr="00953E54">
        <w:rPr>
          <w:color w:val="000000"/>
        </w:rPr>
        <w:t>да</w:t>
      </w:r>
      <w:r>
        <w:rPr>
          <w:color w:val="000000"/>
        </w:rPr>
        <w:t>»</w:t>
      </w:r>
      <w:r w:rsidRPr="00953E54">
        <w:rPr>
          <w:color w:val="000000"/>
        </w:rPr>
        <w:t xml:space="preserve">, если вы согласны с утверждением, или </w:t>
      </w:r>
      <w:r>
        <w:rPr>
          <w:color w:val="000000"/>
        </w:rPr>
        <w:t>«</w:t>
      </w:r>
      <w:r w:rsidRPr="00953E54">
        <w:rPr>
          <w:color w:val="000000"/>
        </w:rPr>
        <w:t>нет</w:t>
      </w:r>
      <w:r>
        <w:rPr>
          <w:color w:val="000000"/>
        </w:rPr>
        <w:t>»</w:t>
      </w:r>
      <w:r w:rsidRPr="00953E54">
        <w:rPr>
          <w:color w:val="000000"/>
        </w:rPr>
        <w:t>, если не согласны.</w:t>
      </w:r>
    </w:p>
    <w:p w:rsidR="0035633F" w:rsidRPr="00953E54" w:rsidRDefault="0035633F" w:rsidP="005A3007">
      <w:pPr>
        <w:pStyle w:val="NoSpacing"/>
        <w:ind w:firstLine="708"/>
      </w:pPr>
      <w:r w:rsidRPr="00953E54">
        <w:rPr>
          <w:color w:val="000000"/>
        </w:rPr>
        <w:t>1</w:t>
      </w:r>
      <w:r>
        <w:rPr>
          <w:color w:val="000000"/>
        </w:rPr>
        <w:t>.</w:t>
      </w:r>
      <w:r w:rsidRPr="00953E54">
        <w:rPr>
          <w:color w:val="000000"/>
        </w:rPr>
        <w:t xml:space="preserve"> Мне кажется трудным подражать другим людям. Да</w:t>
      </w:r>
      <w:r>
        <w:rPr>
          <w:color w:val="000000"/>
        </w:rPr>
        <w:t>/</w:t>
      </w:r>
      <w:r w:rsidRPr="00953E54">
        <w:rPr>
          <w:color w:val="000000"/>
        </w:rPr>
        <w:t>Нет.</w:t>
      </w:r>
    </w:p>
    <w:p w:rsidR="0035633F" w:rsidRPr="00953E54" w:rsidRDefault="0035633F" w:rsidP="005A3007">
      <w:pPr>
        <w:pStyle w:val="NoSpacing"/>
        <w:ind w:firstLine="708"/>
      </w:pPr>
      <w:r w:rsidRPr="00953E54">
        <w:rPr>
          <w:color w:val="000000"/>
        </w:rPr>
        <w:t>2. Я бы, пожалуй, мог при случае "свалять дурака", чтобы при</w:t>
      </w:r>
      <w:r w:rsidRPr="00953E54">
        <w:rPr>
          <w:color w:val="000000"/>
        </w:rPr>
        <w:softHyphen/>
        <w:t>влечь к себе внимание или позабавить окружающих.Да</w:t>
      </w:r>
      <w:r>
        <w:rPr>
          <w:color w:val="000000"/>
        </w:rPr>
        <w:t>/</w:t>
      </w:r>
      <w:r w:rsidRPr="00953E54">
        <w:rPr>
          <w:color w:val="000000"/>
        </w:rPr>
        <w:t>Нет.</w:t>
      </w:r>
    </w:p>
    <w:p w:rsidR="0035633F" w:rsidRPr="00953E54" w:rsidRDefault="0035633F" w:rsidP="005A3007">
      <w:pPr>
        <w:pStyle w:val="NoSpacing"/>
        <w:ind w:firstLine="708"/>
      </w:pPr>
      <w:r w:rsidRPr="00953E54">
        <w:rPr>
          <w:color w:val="000000"/>
        </w:rPr>
        <w:t>3. Из меня мог бы выйти неплохой актер.Да</w:t>
      </w:r>
      <w:r>
        <w:rPr>
          <w:color w:val="000000"/>
        </w:rPr>
        <w:t>/</w:t>
      </w:r>
      <w:r w:rsidRPr="00953E54">
        <w:rPr>
          <w:color w:val="000000"/>
        </w:rPr>
        <w:t>Нет.</w:t>
      </w:r>
    </w:p>
    <w:p w:rsidR="0035633F" w:rsidRPr="00953E54" w:rsidRDefault="0035633F" w:rsidP="005A3007">
      <w:pPr>
        <w:pStyle w:val="NoSpacing"/>
        <w:ind w:firstLine="708"/>
      </w:pPr>
      <w:r w:rsidRPr="00953E54">
        <w:rPr>
          <w:color w:val="000000"/>
        </w:rPr>
        <w:t>4. Другим людям иногда кажется, что я переживаю что-то более глубоко, чем это есть на самом деле.Да</w:t>
      </w:r>
      <w:r>
        <w:rPr>
          <w:color w:val="000000"/>
        </w:rPr>
        <w:t>/</w:t>
      </w:r>
      <w:r w:rsidRPr="00953E54">
        <w:rPr>
          <w:color w:val="000000"/>
        </w:rPr>
        <w:t>Нет.</w:t>
      </w:r>
    </w:p>
    <w:p w:rsidR="0035633F" w:rsidRPr="00953E54" w:rsidRDefault="0035633F" w:rsidP="005A3007">
      <w:pPr>
        <w:pStyle w:val="NoSpacing"/>
        <w:ind w:firstLine="708"/>
      </w:pPr>
      <w:r w:rsidRPr="00953E54">
        <w:rPr>
          <w:color w:val="000000"/>
        </w:rPr>
        <w:t>5. В компании я редко оказываюсь в центре внимания.Да</w:t>
      </w:r>
      <w:r>
        <w:rPr>
          <w:color w:val="000000"/>
        </w:rPr>
        <w:t>/</w:t>
      </w:r>
      <w:r w:rsidRPr="00953E54">
        <w:rPr>
          <w:color w:val="000000"/>
        </w:rPr>
        <w:t>Нет.</w:t>
      </w:r>
    </w:p>
    <w:p w:rsidR="0035633F" w:rsidRPr="00953E54" w:rsidRDefault="0035633F" w:rsidP="005A3007">
      <w:pPr>
        <w:pStyle w:val="NoSpacing"/>
        <w:ind w:firstLine="708"/>
      </w:pPr>
      <w:r w:rsidRPr="00953E54">
        <w:rPr>
          <w:color w:val="000000"/>
        </w:rPr>
        <w:t xml:space="preserve">6.  В различных </w:t>
      </w:r>
      <w:r>
        <w:rPr>
          <w:color w:val="000000"/>
        </w:rPr>
        <w:t>с</w:t>
      </w:r>
      <w:r w:rsidRPr="00953E54">
        <w:rPr>
          <w:color w:val="000000"/>
        </w:rPr>
        <w:t>итуациях и  в общении  с разными людьми я часто веду себя совершенно по-разному.Да</w:t>
      </w:r>
      <w:r>
        <w:rPr>
          <w:color w:val="000000"/>
        </w:rPr>
        <w:t>/</w:t>
      </w:r>
      <w:r w:rsidRPr="00953E54">
        <w:rPr>
          <w:color w:val="000000"/>
        </w:rPr>
        <w:t>Нет.</w:t>
      </w:r>
    </w:p>
    <w:p w:rsidR="0035633F" w:rsidRPr="00953E54" w:rsidRDefault="0035633F" w:rsidP="005A3007">
      <w:pPr>
        <w:pStyle w:val="NoSpacing"/>
        <w:ind w:firstLine="708"/>
      </w:pPr>
      <w:r w:rsidRPr="00953E54">
        <w:rPr>
          <w:color w:val="000000"/>
        </w:rPr>
        <w:t>7. Я могу отстаивать только то, в чем искренне убежден.Да</w:t>
      </w:r>
      <w:r>
        <w:rPr>
          <w:color w:val="000000"/>
        </w:rPr>
        <w:t>/</w:t>
      </w:r>
      <w:r w:rsidRPr="00953E54">
        <w:rPr>
          <w:color w:val="000000"/>
        </w:rPr>
        <w:t>Нет.</w:t>
      </w:r>
    </w:p>
    <w:p w:rsidR="0035633F" w:rsidRPr="00953E54" w:rsidRDefault="0035633F" w:rsidP="005A3007">
      <w:pPr>
        <w:pStyle w:val="NoSpacing"/>
        <w:ind w:firstLine="708"/>
      </w:pPr>
      <w:r w:rsidRPr="00953E54">
        <w:rPr>
          <w:color w:val="000000"/>
        </w:rPr>
        <w:t>8. Для того чтобы преуспеть в делах и в отношениях с людьми, я стараюсь быть таким, каким меня ожидают увидеть.Да</w:t>
      </w:r>
      <w:r>
        <w:rPr>
          <w:color w:val="000000"/>
        </w:rPr>
        <w:t>/</w:t>
      </w:r>
      <w:r w:rsidRPr="00953E54">
        <w:rPr>
          <w:color w:val="000000"/>
        </w:rPr>
        <w:t>Нет.</w:t>
      </w:r>
    </w:p>
    <w:p w:rsidR="0035633F" w:rsidRPr="00953E54" w:rsidRDefault="0035633F" w:rsidP="005A3007">
      <w:pPr>
        <w:pStyle w:val="NoSpacing"/>
        <w:ind w:firstLine="708"/>
      </w:pPr>
      <w:r w:rsidRPr="00953E54">
        <w:rPr>
          <w:color w:val="000000"/>
        </w:rPr>
        <w:t>9. Я могу быть дружелюбным с людьми, которых не выношу.Да</w:t>
      </w:r>
      <w:r>
        <w:rPr>
          <w:color w:val="000000"/>
        </w:rPr>
        <w:t>/</w:t>
      </w:r>
      <w:r w:rsidRPr="00953E54">
        <w:rPr>
          <w:color w:val="000000"/>
        </w:rPr>
        <w:t>Нет.</w:t>
      </w:r>
    </w:p>
    <w:p w:rsidR="0035633F" w:rsidRPr="00953E54" w:rsidRDefault="0035633F" w:rsidP="005A3007">
      <w:pPr>
        <w:pStyle w:val="NoSpacing"/>
        <w:ind w:firstLine="708"/>
      </w:pPr>
      <w:r w:rsidRPr="00953E54">
        <w:rPr>
          <w:color w:val="000000"/>
        </w:rPr>
        <w:t>10. Я всегда такой, каким кажусь. Да</w:t>
      </w:r>
      <w:r>
        <w:rPr>
          <w:color w:val="000000"/>
        </w:rPr>
        <w:t>/</w:t>
      </w:r>
      <w:r w:rsidRPr="00953E54">
        <w:rPr>
          <w:color w:val="000000"/>
        </w:rPr>
        <w:t>Нет.</w:t>
      </w:r>
    </w:p>
    <w:p w:rsidR="0035633F" w:rsidRPr="00953E54" w:rsidRDefault="0035633F" w:rsidP="005A3007">
      <w:pPr>
        <w:shd w:val="clear" w:color="auto" w:fill="FFFFFF"/>
        <w:ind w:firstLine="708"/>
        <w:jc w:val="both"/>
        <w:rPr>
          <w:color w:val="000000"/>
        </w:rPr>
      </w:pPr>
      <w:r w:rsidRPr="00953E54">
        <w:rPr>
          <w:color w:val="000000"/>
        </w:rPr>
        <w:t xml:space="preserve">Начислите себе по одному баллу за ответ </w:t>
      </w:r>
      <w:r>
        <w:rPr>
          <w:color w:val="000000"/>
        </w:rPr>
        <w:t>«</w:t>
      </w:r>
      <w:r w:rsidRPr="00953E54">
        <w:rPr>
          <w:color w:val="000000"/>
        </w:rPr>
        <w:t>нет</w:t>
      </w:r>
      <w:r>
        <w:rPr>
          <w:color w:val="000000"/>
        </w:rPr>
        <w:t>»</w:t>
      </w:r>
      <w:r w:rsidRPr="00953E54">
        <w:rPr>
          <w:color w:val="000000"/>
        </w:rPr>
        <w:t xml:space="preserve"> на 1, 5 и 7-й вопросы и за ответ </w:t>
      </w:r>
      <w:r>
        <w:rPr>
          <w:color w:val="000000"/>
        </w:rPr>
        <w:t>«</w:t>
      </w:r>
      <w:r w:rsidRPr="00953E54">
        <w:rPr>
          <w:color w:val="000000"/>
        </w:rPr>
        <w:t>да</w:t>
      </w:r>
      <w:r>
        <w:rPr>
          <w:color w:val="000000"/>
        </w:rPr>
        <w:t>»</w:t>
      </w:r>
      <w:r w:rsidRPr="00953E54">
        <w:rPr>
          <w:color w:val="000000"/>
        </w:rPr>
        <w:t xml:space="preserve"> на все остальные. </w:t>
      </w:r>
    </w:p>
    <w:p w:rsidR="0035633F" w:rsidRPr="00953E54" w:rsidRDefault="0035633F" w:rsidP="005A3007">
      <w:pPr>
        <w:shd w:val="clear" w:color="auto" w:fill="FFFFFF"/>
        <w:ind w:firstLine="708"/>
        <w:jc w:val="both"/>
      </w:pPr>
      <w:r w:rsidRPr="00953E54">
        <w:rPr>
          <w:color w:val="000000"/>
        </w:rPr>
        <w:t>Подсчитайте сумму бал</w:t>
      </w:r>
      <w:r w:rsidRPr="00953E54">
        <w:rPr>
          <w:color w:val="000000"/>
        </w:rPr>
        <w:softHyphen/>
        <w:t>лов. Если вы отвечали искренне, то о вас, по-видимому, можно ска</w:t>
      </w:r>
      <w:r w:rsidRPr="00953E54">
        <w:rPr>
          <w:color w:val="000000"/>
        </w:rPr>
        <w:softHyphen/>
        <w:t>зать следующее.</w:t>
      </w:r>
    </w:p>
    <w:p w:rsidR="0035633F" w:rsidRPr="00953E54" w:rsidRDefault="0035633F" w:rsidP="005A3007">
      <w:pPr>
        <w:shd w:val="clear" w:color="auto" w:fill="FFFFFF"/>
        <w:ind w:firstLine="708"/>
        <w:jc w:val="both"/>
      </w:pPr>
      <w:r w:rsidRPr="00953E54">
        <w:rPr>
          <w:b/>
          <w:bCs/>
          <w:color w:val="000000"/>
        </w:rPr>
        <w:t xml:space="preserve">0—3 балла </w:t>
      </w:r>
      <w:r w:rsidRPr="00953E54">
        <w:rPr>
          <w:color w:val="000000"/>
        </w:rPr>
        <w:t>— у вас низкий коммуникативный контроль. Ваше поведение устойчиво, и вы не считаете нужным его изменять в зависимости от ситуации. Вы способны к искреннему самораскры</w:t>
      </w:r>
      <w:r w:rsidRPr="00953E54">
        <w:rPr>
          <w:color w:val="000000"/>
        </w:rPr>
        <w:softHyphen/>
        <w:t>тию в общении. Некоторые считают вас неудобным в общении по причине вашей прямолинейности.</w:t>
      </w:r>
    </w:p>
    <w:p w:rsidR="0035633F" w:rsidRPr="00953E54" w:rsidRDefault="0035633F" w:rsidP="005A3007">
      <w:pPr>
        <w:shd w:val="clear" w:color="auto" w:fill="FFFFFF"/>
        <w:ind w:firstLine="708"/>
        <w:jc w:val="both"/>
      </w:pPr>
      <w:r w:rsidRPr="00953E54">
        <w:rPr>
          <w:b/>
          <w:bCs/>
          <w:color w:val="000000"/>
        </w:rPr>
        <w:t xml:space="preserve">4—6 баллов </w:t>
      </w:r>
      <w:r w:rsidRPr="00953E54">
        <w:rPr>
          <w:color w:val="000000"/>
        </w:rPr>
        <w:t>— у вас средний коммуникативный контроль. Вы искренни, но сдержанны в своих эмоциональных проявлениях. Вам следует больше считаться в своем поведении с окружающими людьми.</w:t>
      </w:r>
    </w:p>
    <w:p w:rsidR="0035633F" w:rsidRDefault="0035633F" w:rsidP="005A3007">
      <w:pPr>
        <w:shd w:val="clear" w:color="auto" w:fill="FFFFFF"/>
        <w:ind w:firstLine="708"/>
        <w:jc w:val="both"/>
        <w:rPr>
          <w:color w:val="000000"/>
        </w:rPr>
      </w:pPr>
      <w:r w:rsidRPr="00953E54">
        <w:rPr>
          <w:b/>
          <w:bCs/>
          <w:color w:val="000000"/>
        </w:rPr>
        <w:t xml:space="preserve">7—10 баллов </w:t>
      </w:r>
      <w:r w:rsidRPr="00953E54">
        <w:rPr>
          <w:color w:val="000000"/>
        </w:rPr>
        <w:t>— у вас высокий коммуникативный контроль. Вы легко входите в любую роль, гибко реагируете на изменение ситуа</w:t>
      </w:r>
      <w:r w:rsidRPr="00953E54">
        <w:rPr>
          <w:color w:val="000000"/>
        </w:rPr>
        <w:softHyphen/>
        <w:t>ции и даже в состоянии предвидеть впечатление, которое вы произ</w:t>
      </w:r>
      <w:r w:rsidRPr="00953E54">
        <w:rPr>
          <w:color w:val="000000"/>
        </w:rPr>
        <w:softHyphen/>
        <w:t>ведете на окружающих.</w:t>
      </w:r>
    </w:p>
    <w:p w:rsidR="0035633F" w:rsidRPr="003A2D78" w:rsidRDefault="0035633F" w:rsidP="005A3007">
      <w:pPr>
        <w:rPr>
          <w:i/>
          <w:iCs/>
        </w:rPr>
      </w:pPr>
      <w:r>
        <w:rPr>
          <w:i/>
          <w:iCs/>
        </w:rPr>
        <w:t>Тренинговое задание</w:t>
      </w:r>
    </w:p>
    <w:p w:rsidR="0035633F" w:rsidRPr="00786453" w:rsidRDefault="0035633F" w:rsidP="005A3007">
      <w:pPr>
        <w:ind w:firstLine="708"/>
        <w:rPr>
          <w:iCs/>
        </w:rPr>
      </w:pPr>
      <w:r>
        <w:rPr>
          <w:iCs/>
        </w:rPr>
        <w:t>Тема «</w:t>
      </w:r>
      <w:r w:rsidRPr="00786453">
        <w:rPr>
          <w:iCs/>
        </w:rPr>
        <w:t>Три вопроса</w:t>
      </w:r>
      <w:r>
        <w:rPr>
          <w:iCs/>
        </w:rPr>
        <w:t>»</w:t>
      </w:r>
    </w:p>
    <w:p w:rsidR="0035633F" w:rsidRPr="00786453" w:rsidRDefault="0035633F" w:rsidP="005A3007">
      <w:pPr>
        <w:ind w:firstLine="708"/>
      </w:pPr>
      <w:r w:rsidRPr="00786453">
        <w:t>Оборудование: листы чистой бумаги и ручки.</w:t>
      </w:r>
    </w:p>
    <w:p w:rsidR="0035633F" w:rsidRPr="00786453" w:rsidRDefault="0035633F" w:rsidP="005A3007">
      <w:pPr>
        <w:ind w:firstLine="708"/>
      </w:pPr>
      <w:r w:rsidRPr="00786453">
        <w:t xml:space="preserve">1 этап. </w:t>
      </w:r>
    </w:p>
    <w:p w:rsidR="0035633F" w:rsidRPr="00786453" w:rsidRDefault="0035633F" w:rsidP="005A3007">
      <w:pPr>
        <w:ind w:firstLine="708"/>
      </w:pPr>
      <w:r w:rsidRPr="00786453">
        <w:t>Участники сидят в общем кругу. Инструкция: «Выберите из</w:t>
      </w:r>
    </w:p>
    <w:p w:rsidR="0035633F" w:rsidRPr="00786453" w:rsidRDefault="0035633F" w:rsidP="005A3007">
      <w:pPr>
        <w:ind w:firstLine="708"/>
      </w:pPr>
      <w:r w:rsidRPr="00786453">
        <w:t>круга наиболее интересного для Вас человека. Подумайте, что Вы хотели бы</w:t>
      </w:r>
    </w:p>
    <w:p w:rsidR="0035633F" w:rsidRPr="00786453" w:rsidRDefault="0035633F" w:rsidP="005A3007">
      <w:pPr>
        <w:ind w:firstLine="708"/>
      </w:pPr>
      <w:r w:rsidRPr="00786453">
        <w:t>о нем узнать. Напишите для него три вопроса. Постарайтесь, чтобы они были</w:t>
      </w:r>
    </w:p>
    <w:p w:rsidR="0035633F" w:rsidRPr="00786453" w:rsidRDefault="0035633F" w:rsidP="005A3007">
      <w:pPr>
        <w:ind w:firstLine="708"/>
      </w:pPr>
      <w:r w:rsidRPr="00786453">
        <w:t>яркими и интересными»</w:t>
      </w:r>
    </w:p>
    <w:p w:rsidR="0035633F" w:rsidRPr="00786453" w:rsidRDefault="0035633F" w:rsidP="005A3007">
      <w:pPr>
        <w:ind w:firstLine="708"/>
      </w:pPr>
      <w:r w:rsidRPr="00786453">
        <w:t xml:space="preserve">2 этап. </w:t>
      </w:r>
    </w:p>
    <w:p w:rsidR="0035633F" w:rsidRPr="00786453" w:rsidRDefault="0035633F" w:rsidP="005A3007">
      <w:pPr>
        <w:ind w:firstLine="708"/>
      </w:pPr>
      <w:r w:rsidRPr="00786453">
        <w:t>Инструкция: «Есть предположение, что на эти вопросы будет</w:t>
      </w:r>
    </w:p>
    <w:p w:rsidR="0035633F" w:rsidRPr="00786453" w:rsidRDefault="0035633F" w:rsidP="005A3007">
      <w:pPr>
        <w:ind w:firstLine="708"/>
      </w:pPr>
      <w:r w:rsidRPr="00786453">
        <w:t>интересно ответить и их авторам. Представьтесь, ориентируясь на них как на</w:t>
      </w:r>
    </w:p>
    <w:p w:rsidR="0035633F" w:rsidRPr="00786453" w:rsidRDefault="0035633F" w:rsidP="005A3007">
      <w:pPr>
        <w:ind w:firstLine="708"/>
      </w:pPr>
      <w:r w:rsidRPr="00786453">
        <w:t>план рассказа.</w:t>
      </w:r>
    </w:p>
    <w:p w:rsidR="0035633F" w:rsidRPr="00786453" w:rsidRDefault="0035633F" w:rsidP="005A3007">
      <w:pPr>
        <w:ind w:firstLine="708"/>
      </w:pPr>
      <w:r w:rsidRPr="00786453">
        <w:t>Обсуждение строится вокруг вопроса: «Изменилась ли атмосфера в</w:t>
      </w:r>
    </w:p>
    <w:p w:rsidR="0035633F" w:rsidRDefault="0035633F" w:rsidP="005A3007">
      <w:pPr>
        <w:shd w:val="clear" w:color="auto" w:fill="FFFFFF"/>
        <w:ind w:firstLine="708"/>
        <w:jc w:val="both"/>
      </w:pPr>
      <w:r w:rsidRPr="00786453">
        <w:t>группе после выполнения упражнения?»</w:t>
      </w:r>
    </w:p>
    <w:p w:rsidR="0035633F" w:rsidRPr="00AC7122" w:rsidRDefault="0035633F" w:rsidP="005A3007">
      <w:pPr>
        <w:shd w:val="clear" w:color="auto" w:fill="FFFFFF"/>
        <w:jc w:val="both"/>
        <w:rPr>
          <w:i/>
        </w:rPr>
      </w:pPr>
      <w:r>
        <w:rPr>
          <w:i/>
        </w:rPr>
        <w:t>Тренинговое задание</w:t>
      </w:r>
    </w:p>
    <w:p w:rsidR="0035633F" w:rsidRPr="00AC7122" w:rsidRDefault="0035633F" w:rsidP="005A3007">
      <w:pPr>
        <w:ind w:left="708"/>
        <w:rPr>
          <w:iCs/>
        </w:rPr>
      </w:pPr>
      <w:r>
        <w:rPr>
          <w:iCs/>
        </w:rPr>
        <w:t>Тема «</w:t>
      </w:r>
      <w:r w:rsidRPr="00AC7122">
        <w:rPr>
          <w:iCs/>
        </w:rPr>
        <w:t xml:space="preserve">Все равно ты </w:t>
      </w:r>
      <w:r>
        <w:rPr>
          <w:iCs/>
        </w:rPr>
        <w:t>–</w:t>
      </w:r>
      <w:r w:rsidRPr="00AC7122">
        <w:rPr>
          <w:iCs/>
        </w:rPr>
        <w:t xml:space="preserve"> молодец</w:t>
      </w:r>
      <w:r>
        <w:rPr>
          <w:iCs/>
        </w:rPr>
        <w:t>»</w:t>
      </w:r>
    </w:p>
    <w:p w:rsidR="0035633F" w:rsidRPr="00AC7122" w:rsidRDefault="0035633F" w:rsidP="005A3007">
      <w:pPr>
        <w:ind w:left="708"/>
      </w:pPr>
      <w:r w:rsidRPr="00AC7122">
        <w:t>Участники сидят в общем кругу. Им дается задание: вспомнить свой</w:t>
      </w:r>
    </w:p>
    <w:p w:rsidR="0035633F" w:rsidRPr="00AC7122" w:rsidRDefault="0035633F" w:rsidP="005A3007">
      <w:pPr>
        <w:ind w:left="708"/>
      </w:pPr>
      <w:r w:rsidRPr="00AC7122">
        <w:t>самый насущный недостаток. После чего группа получает инструкцию:</w:t>
      </w:r>
    </w:p>
    <w:p w:rsidR="0035633F" w:rsidRPr="00AC7122" w:rsidRDefault="0035633F" w:rsidP="005A3007">
      <w:pPr>
        <w:ind w:left="708"/>
      </w:pPr>
      <w:r w:rsidRPr="00AC7122">
        <w:t>«Сейчас один из Вас назовет свой недостаток; а сосед справа отреагирует:</w:t>
      </w:r>
    </w:p>
    <w:p w:rsidR="0035633F" w:rsidRPr="00AC7122" w:rsidRDefault="0035633F" w:rsidP="005A3007">
      <w:pPr>
        <w:ind w:left="708"/>
      </w:pPr>
      <w:r w:rsidRPr="00AC7122">
        <w:t>«Все равно ты - молодец», и затем объяснит в чем достоинство данного</w:t>
      </w:r>
    </w:p>
    <w:p w:rsidR="0035633F" w:rsidRPr="00AC7122" w:rsidRDefault="0035633F" w:rsidP="005A3007">
      <w:pPr>
        <w:ind w:left="708"/>
      </w:pPr>
      <w:r w:rsidRPr="00AC7122">
        <w:t>качества. (Например: «Я не умею сдерживаться; если меня задевают, сразу</w:t>
      </w:r>
    </w:p>
    <w:p w:rsidR="0035633F" w:rsidRPr="00AC7122" w:rsidRDefault="0035633F" w:rsidP="005A3007">
      <w:pPr>
        <w:ind w:left="708"/>
      </w:pPr>
      <w:r w:rsidRPr="00AC7122">
        <w:t>расскажу, что о них думаю.» «Все равно ты молодец: не оставляешь внутри</w:t>
      </w:r>
    </w:p>
    <w:p w:rsidR="0035633F" w:rsidRPr="00AC7122" w:rsidRDefault="0035633F" w:rsidP="005A3007">
      <w:pPr>
        <w:ind w:left="708"/>
      </w:pPr>
      <w:r w:rsidRPr="00AC7122">
        <w:t>себя ничего, что бы могло разъедать тебя. Сразу выпускаешь пар и, тем</w:t>
      </w:r>
    </w:p>
    <w:p w:rsidR="0035633F" w:rsidRPr="00AC7122" w:rsidRDefault="0035633F" w:rsidP="005A3007">
      <w:pPr>
        <w:ind w:left="708"/>
      </w:pPr>
      <w:r w:rsidRPr="00AC7122">
        <w:t>самым, избавляешься от обид и раздражения».или «Все равно ты молодец:</w:t>
      </w:r>
    </w:p>
    <w:p w:rsidR="0035633F" w:rsidRPr="00AC7122" w:rsidRDefault="0035633F" w:rsidP="005A3007">
      <w:pPr>
        <w:ind w:left="708"/>
      </w:pPr>
      <w:r w:rsidRPr="00AC7122">
        <w:t>окружающим с тобой легко, т.к. ты не держишь камня за пазухой».)</w:t>
      </w:r>
    </w:p>
    <w:p w:rsidR="0035633F" w:rsidRPr="00AC7122" w:rsidRDefault="0035633F" w:rsidP="005A3007">
      <w:pPr>
        <w:ind w:left="708"/>
      </w:pPr>
      <w:r w:rsidRPr="00AC7122">
        <w:t>Если тебя устроил ответ соседа, поблагодари его, и тогда круг</w:t>
      </w:r>
    </w:p>
    <w:p w:rsidR="0035633F" w:rsidRPr="00AC7122" w:rsidRDefault="0035633F" w:rsidP="005A3007">
      <w:pPr>
        <w:ind w:left="708"/>
      </w:pPr>
      <w:r w:rsidRPr="00AC7122">
        <w:t>продолжится дальше. Если же осталось неудовлетворение, скажи об этом,</w:t>
      </w:r>
    </w:p>
    <w:p w:rsidR="0035633F" w:rsidRPr="00AC7122" w:rsidRDefault="0035633F" w:rsidP="005A3007">
      <w:pPr>
        <w:ind w:left="708"/>
      </w:pPr>
      <w:r w:rsidRPr="00AC7122">
        <w:t>чтобы сосед справа и другие участники продолжили искать варианты.»</w:t>
      </w:r>
    </w:p>
    <w:p w:rsidR="0035633F" w:rsidRPr="00AC7122" w:rsidRDefault="0035633F" w:rsidP="005A3007">
      <w:pPr>
        <w:ind w:left="708"/>
      </w:pPr>
      <w:r w:rsidRPr="00AC7122">
        <w:t>В обсуждении затрагиваются вопросы самооценки.</w:t>
      </w:r>
    </w:p>
    <w:p w:rsidR="0035633F" w:rsidRDefault="0035633F" w:rsidP="005A3007">
      <w:pPr>
        <w:jc w:val="both"/>
        <w:rPr>
          <w:i/>
        </w:rPr>
      </w:pPr>
      <w:r>
        <w:rPr>
          <w:i/>
        </w:rPr>
        <w:t>Подготовка карт памяти</w:t>
      </w:r>
    </w:p>
    <w:p w:rsidR="0035633F" w:rsidRDefault="0035633F" w:rsidP="005A3007">
      <w:pPr>
        <w:ind w:firstLine="708"/>
        <w:jc w:val="both"/>
      </w:pPr>
    </w:p>
    <w:p w:rsidR="0035633F" w:rsidRDefault="0035633F" w:rsidP="005A3007">
      <w:pPr>
        <w:jc w:val="both"/>
        <w:rPr>
          <w:b/>
        </w:rPr>
      </w:pPr>
      <w:r>
        <w:tab/>
      </w:r>
      <w:r>
        <w:rPr>
          <w:b/>
        </w:rPr>
        <w:t>Тема 2</w:t>
      </w:r>
      <w:r w:rsidRPr="00241793">
        <w:rPr>
          <w:b/>
        </w:rPr>
        <w:t>.</w:t>
      </w:r>
      <w:r w:rsidRPr="00621D24">
        <w:rPr>
          <w:b/>
        </w:rPr>
        <w:t>Тренинг вербальной и невербальной коммуникации</w:t>
      </w:r>
    </w:p>
    <w:p w:rsidR="0035633F" w:rsidRDefault="0035633F" w:rsidP="005A3007">
      <w:pPr>
        <w:jc w:val="both"/>
        <w:rPr>
          <w:b/>
          <w:i/>
        </w:rPr>
      </w:pPr>
      <w:r w:rsidRPr="00241793">
        <w:rPr>
          <w:b/>
          <w:i/>
        </w:rPr>
        <w:t xml:space="preserve">Вопросы к </w:t>
      </w:r>
      <w:r>
        <w:rPr>
          <w:b/>
          <w:i/>
        </w:rPr>
        <w:t>семинарскому</w:t>
      </w:r>
      <w:r w:rsidRPr="00241793">
        <w:rPr>
          <w:b/>
          <w:i/>
        </w:rPr>
        <w:t xml:space="preserve"> занятию:</w:t>
      </w:r>
    </w:p>
    <w:p w:rsidR="0035633F" w:rsidRDefault="0035633F" w:rsidP="005A3007">
      <w:pPr>
        <w:jc w:val="both"/>
      </w:pPr>
      <w:r>
        <w:rPr>
          <w:b/>
          <w:i/>
        </w:rPr>
        <w:tab/>
      </w:r>
      <w:r>
        <w:t xml:space="preserve">1. Умение говорить и слушать. </w:t>
      </w:r>
    </w:p>
    <w:p w:rsidR="0035633F" w:rsidRDefault="0035633F" w:rsidP="005A3007">
      <w:pPr>
        <w:ind w:firstLine="708"/>
        <w:jc w:val="both"/>
      </w:pPr>
      <w:r>
        <w:t xml:space="preserve">2. Психология речи и ее воздействия на слушателей, собеседников.  </w:t>
      </w:r>
    </w:p>
    <w:p w:rsidR="0035633F" w:rsidRDefault="0035633F" w:rsidP="005A3007">
      <w:pPr>
        <w:ind w:firstLine="708"/>
        <w:jc w:val="both"/>
      </w:pPr>
      <w:r>
        <w:t xml:space="preserve">3. Тренинг убеждающего воздействия. </w:t>
      </w:r>
    </w:p>
    <w:p w:rsidR="0035633F" w:rsidRDefault="0035633F" w:rsidP="005A3007">
      <w:pPr>
        <w:ind w:firstLine="708"/>
        <w:jc w:val="both"/>
      </w:pPr>
      <w:r>
        <w:t xml:space="preserve">4. Пассивное, активное и рефлексивное слушание. </w:t>
      </w:r>
    </w:p>
    <w:p w:rsidR="0035633F" w:rsidRDefault="0035633F" w:rsidP="005A3007">
      <w:pPr>
        <w:ind w:firstLine="708"/>
        <w:jc w:val="both"/>
      </w:pPr>
      <w:r>
        <w:t xml:space="preserve">5. Дискуссионные методы тренинга. </w:t>
      </w:r>
    </w:p>
    <w:p w:rsidR="0035633F" w:rsidRDefault="0035633F" w:rsidP="005A3007">
      <w:pPr>
        <w:ind w:firstLine="708"/>
        <w:jc w:val="both"/>
      </w:pPr>
      <w:r>
        <w:t xml:space="preserve">6. Зрительный контакт. </w:t>
      </w:r>
    </w:p>
    <w:p w:rsidR="0035633F" w:rsidRDefault="0035633F" w:rsidP="005A3007">
      <w:pPr>
        <w:ind w:firstLine="708"/>
        <w:jc w:val="both"/>
      </w:pPr>
      <w:r>
        <w:t xml:space="preserve">7. Тактильный контакт. </w:t>
      </w:r>
    </w:p>
    <w:p w:rsidR="0035633F" w:rsidRDefault="0035633F" w:rsidP="005A3007">
      <w:pPr>
        <w:ind w:left="708"/>
        <w:jc w:val="both"/>
      </w:pPr>
      <w:r>
        <w:t xml:space="preserve">8. </w:t>
      </w:r>
      <w:r w:rsidRPr="00BB7005">
        <w:t>Кинестетические особенности невербального общения (жесты, позы, мимика)</w:t>
      </w:r>
      <w:r>
        <w:t>.</w:t>
      </w:r>
    </w:p>
    <w:p w:rsidR="0035633F" w:rsidRDefault="0035633F" w:rsidP="005A3007">
      <w:pPr>
        <w:ind w:left="708"/>
        <w:jc w:val="both"/>
      </w:pPr>
      <w:r>
        <w:t xml:space="preserve">9. Дистанция в общении. </w:t>
      </w:r>
    </w:p>
    <w:p w:rsidR="0035633F" w:rsidRDefault="0035633F" w:rsidP="005A3007">
      <w:pPr>
        <w:ind w:left="708"/>
        <w:jc w:val="both"/>
      </w:pPr>
      <w:r>
        <w:t xml:space="preserve">10. Проксемика. </w:t>
      </w:r>
    </w:p>
    <w:p w:rsidR="0035633F" w:rsidRDefault="0035633F" w:rsidP="005A3007">
      <w:pPr>
        <w:ind w:left="708"/>
        <w:jc w:val="both"/>
      </w:pPr>
      <w:r>
        <w:t xml:space="preserve">11. Ольфакторная среда. </w:t>
      </w:r>
    </w:p>
    <w:p w:rsidR="0035633F" w:rsidRDefault="0035633F" w:rsidP="005A3007">
      <w:pPr>
        <w:ind w:left="708"/>
        <w:jc w:val="both"/>
      </w:pPr>
      <w:r>
        <w:t xml:space="preserve">12. </w:t>
      </w:r>
      <w:r w:rsidRPr="00097253">
        <w:t xml:space="preserve">Игра как метод тренинговой работы. </w:t>
      </w:r>
    </w:p>
    <w:p w:rsidR="0035633F" w:rsidRDefault="0035633F" w:rsidP="005A3007">
      <w:pPr>
        <w:ind w:left="708"/>
        <w:jc w:val="both"/>
      </w:pPr>
      <w:r>
        <w:t xml:space="preserve">13. </w:t>
      </w:r>
      <w:r w:rsidRPr="00097253">
        <w:t xml:space="preserve">Виды и задачи разминок. </w:t>
      </w:r>
    </w:p>
    <w:p w:rsidR="0035633F" w:rsidRDefault="0035633F" w:rsidP="005A3007">
      <w:pPr>
        <w:ind w:left="708"/>
        <w:jc w:val="both"/>
      </w:pPr>
      <w:r>
        <w:t xml:space="preserve">14. </w:t>
      </w:r>
      <w:r w:rsidRPr="00097253">
        <w:t xml:space="preserve">Игры, ориентированные на получение обратной связи. </w:t>
      </w:r>
    </w:p>
    <w:p w:rsidR="0035633F" w:rsidRDefault="0035633F" w:rsidP="005A3007">
      <w:pPr>
        <w:ind w:left="708"/>
        <w:jc w:val="both"/>
        <w:rPr>
          <w:rFonts w:ascii="Times New Roman CYR" w:hAnsi="Times New Roman CYR" w:cs="Times New Roman CYR"/>
          <w:color w:val="000000"/>
          <w:highlight w:val="white"/>
        </w:rPr>
      </w:pPr>
      <w:r>
        <w:t xml:space="preserve">15. </w:t>
      </w:r>
      <w:r w:rsidRPr="00097253">
        <w:t xml:space="preserve">Коммуникативные игры. </w:t>
      </w:r>
    </w:p>
    <w:p w:rsidR="0035633F" w:rsidRPr="00241793" w:rsidRDefault="0035633F" w:rsidP="005A3007">
      <w:pPr>
        <w:rPr>
          <w:b/>
          <w:i/>
        </w:rPr>
      </w:pPr>
      <w:r>
        <w:rPr>
          <w:b/>
          <w:i/>
        </w:rPr>
        <w:t xml:space="preserve">Задания </w:t>
      </w:r>
      <w:r w:rsidRPr="00241793">
        <w:rPr>
          <w:b/>
          <w:i/>
        </w:rPr>
        <w:t xml:space="preserve"> занятию</w:t>
      </w:r>
    </w:p>
    <w:p w:rsidR="0035633F" w:rsidRPr="0082621B" w:rsidRDefault="0035633F" w:rsidP="005A3007">
      <w:pPr>
        <w:jc w:val="both"/>
        <w:rPr>
          <w:i/>
        </w:rPr>
      </w:pPr>
      <w:r w:rsidRPr="0082621B">
        <w:rPr>
          <w:i/>
        </w:rPr>
        <w:t>Проблемно-аналитическое задание</w:t>
      </w:r>
    </w:p>
    <w:p w:rsidR="0035633F" w:rsidRDefault="0035633F" w:rsidP="005A3007">
      <w:pPr>
        <w:ind w:firstLine="709"/>
        <w:jc w:val="both"/>
      </w:pPr>
      <w:r>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35633F" w:rsidRPr="002826D4" w:rsidRDefault="0035633F" w:rsidP="005A3007">
      <w:pPr>
        <w:jc w:val="both"/>
        <w:rPr>
          <w:i/>
        </w:rPr>
      </w:pPr>
      <w:r>
        <w:rPr>
          <w:i/>
        </w:rPr>
        <w:t>Информационно-исследовательский проект</w:t>
      </w:r>
    </w:p>
    <w:p w:rsidR="0035633F" w:rsidRDefault="0035633F" w:rsidP="005A3007">
      <w:pPr>
        <w:jc w:val="both"/>
      </w:pPr>
      <w:r>
        <w:rPr>
          <w:i/>
        </w:rPr>
        <w:tab/>
      </w:r>
      <w:r>
        <w:t>Тема «Невербальная коммуникация»</w:t>
      </w:r>
    </w:p>
    <w:p w:rsidR="0035633F" w:rsidRDefault="0035633F" w:rsidP="005A3007">
      <w:pPr>
        <w:ind w:firstLine="708"/>
        <w:jc w:val="both"/>
      </w:pPr>
      <w:r>
        <w:t>При разработке проекта необходимо ответить на вопросы:</w:t>
      </w:r>
    </w:p>
    <w:p w:rsidR="0035633F" w:rsidRDefault="0035633F" w:rsidP="005A3007">
      <w:pPr>
        <w:ind w:firstLine="708"/>
        <w:jc w:val="both"/>
      </w:pPr>
      <w:r>
        <w:t>1. Как проявляется невербальная коммуникация?</w:t>
      </w:r>
    </w:p>
    <w:p w:rsidR="0035633F" w:rsidRDefault="0035633F" w:rsidP="005A3007">
      <w:pPr>
        <w:ind w:firstLine="708"/>
        <w:jc w:val="both"/>
      </w:pPr>
      <w:r>
        <w:t>2. Что важнее в общении: вербальная или невербальная коммуникация?</w:t>
      </w:r>
    </w:p>
    <w:p w:rsidR="0035633F" w:rsidRDefault="0035633F" w:rsidP="005A3007">
      <w:pPr>
        <w:ind w:firstLine="708"/>
        <w:jc w:val="both"/>
      </w:pPr>
      <w:r>
        <w:t>3. При каких условиях одно доминирует над другим?</w:t>
      </w:r>
    </w:p>
    <w:p w:rsidR="0035633F" w:rsidRDefault="0035633F" w:rsidP="005A3007">
      <w:pPr>
        <w:jc w:val="both"/>
      </w:pPr>
      <w:r w:rsidRPr="001C748D">
        <w:rPr>
          <w:i/>
        </w:rPr>
        <w:t>Подготовка к дискуссии</w:t>
      </w:r>
    </w:p>
    <w:p w:rsidR="0035633F" w:rsidRDefault="0035633F" w:rsidP="005A3007">
      <w:pPr>
        <w:ind w:firstLine="709"/>
        <w:jc w:val="both"/>
      </w:pPr>
      <w:r>
        <w:t>Тема и вопросы дискуссии совпадают с темой и вопросами информационно-исследовательского проекта.</w:t>
      </w:r>
    </w:p>
    <w:p w:rsidR="0035633F" w:rsidRPr="00AB4A2C" w:rsidRDefault="0035633F" w:rsidP="005A3007">
      <w:pPr>
        <w:jc w:val="both"/>
        <w:rPr>
          <w:i/>
        </w:rPr>
      </w:pPr>
      <w:r>
        <w:rPr>
          <w:i/>
        </w:rPr>
        <w:t>Комплексное проблемно-аналитическое исследование</w:t>
      </w:r>
    </w:p>
    <w:p w:rsidR="0035633F" w:rsidRDefault="0035633F" w:rsidP="005A3007">
      <w:pPr>
        <w:pStyle w:val="FootnoteText"/>
        <w:rPr>
          <w:i/>
          <w:sz w:val="24"/>
          <w:szCs w:val="24"/>
        </w:rPr>
      </w:pPr>
      <w:r w:rsidRPr="001F02A9">
        <w:rPr>
          <w:i/>
          <w:sz w:val="24"/>
          <w:szCs w:val="24"/>
        </w:rPr>
        <w:t>Ситуационная задача</w:t>
      </w:r>
    </w:p>
    <w:p w:rsidR="0035633F" w:rsidRDefault="0035633F" w:rsidP="005A3007">
      <w:pPr>
        <w:pStyle w:val="FootnoteText"/>
        <w:rPr>
          <w:sz w:val="24"/>
          <w:szCs w:val="24"/>
        </w:rPr>
      </w:pPr>
      <w:r>
        <w:rPr>
          <w:i/>
          <w:sz w:val="24"/>
          <w:szCs w:val="24"/>
        </w:rPr>
        <w:tab/>
      </w:r>
      <w:r>
        <w:rPr>
          <w:sz w:val="24"/>
          <w:szCs w:val="24"/>
        </w:rPr>
        <w:t>Вам нужно дорого продать какую-либо вещь. Какой стиль взаимодействия вы изберете?</w:t>
      </w:r>
    </w:p>
    <w:p w:rsidR="0035633F" w:rsidRPr="008B449A" w:rsidRDefault="0035633F" w:rsidP="005A3007">
      <w:pPr>
        <w:pStyle w:val="FootnoteText"/>
        <w:rPr>
          <w:i/>
          <w:sz w:val="24"/>
          <w:szCs w:val="24"/>
        </w:rPr>
      </w:pPr>
      <w:r w:rsidRPr="008B449A">
        <w:rPr>
          <w:i/>
          <w:sz w:val="24"/>
          <w:szCs w:val="24"/>
        </w:rPr>
        <w:t>Ролевая игра</w:t>
      </w:r>
    </w:p>
    <w:p w:rsidR="0035633F" w:rsidRDefault="0035633F" w:rsidP="005A3007">
      <w:pPr>
        <w:pStyle w:val="FootnoteText"/>
        <w:ind w:firstLine="709"/>
        <w:rPr>
          <w:sz w:val="24"/>
          <w:szCs w:val="24"/>
        </w:rPr>
      </w:pPr>
      <w:r>
        <w:rPr>
          <w:sz w:val="24"/>
          <w:szCs w:val="24"/>
        </w:rPr>
        <w:t>Обыграть эту ситуацию в парах с разными стилями взаимодействия</w:t>
      </w:r>
    </w:p>
    <w:p w:rsidR="0035633F" w:rsidRDefault="0035633F" w:rsidP="005A3007">
      <w:pPr>
        <w:pStyle w:val="FootnoteText"/>
        <w:rPr>
          <w:i/>
          <w:sz w:val="24"/>
          <w:szCs w:val="24"/>
        </w:rPr>
      </w:pPr>
      <w:r w:rsidRPr="008B449A">
        <w:rPr>
          <w:i/>
          <w:sz w:val="24"/>
          <w:szCs w:val="24"/>
        </w:rPr>
        <w:t>Проблемно-аналитическое задание</w:t>
      </w:r>
    </w:p>
    <w:p w:rsidR="0035633F" w:rsidRDefault="0035633F" w:rsidP="005A3007">
      <w:pPr>
        <w:pStyle w:val="FootnoteText"/>
        <w:rPr>
          <w:sz w:val="24"/>
          <w:szCs w:val="24"/>
        </w:rPr>
      </w:pPr>
      <w:r>
        <w:rPr>
          <w:i/>
          <w:sz w:val="24"/>
          <w:szCs w:val="24"/>
        </w:rPr>
        <w:tab/>
      </w:r>
      <w:r>
        <w:rPr>
          <w:sz w:val="24"/>
          <w:szCs w:val="24"/>
        </w:rPr>
        <w:t>Соотнести поведение участников в игре с реальными стилями взаимодействия</w:t>
      </w:r>
    </w:p>
    <w:p w:rsidR="0035633F" w:rsidRDefault="0035633F" w:rsidP="005A3007">
      <w:pPr>
        <w:pStyle w:val="FootnoteText"/>
        <w:rPr>
          <w:i/>
          <w:sz w:val="24"/>
          <w:szCs w:val="24"/>
        </w:rPr>
      </w:pPr>
      <w:r w:rsidRPr="008B449A">
        <w:rPr>
          <w:i/>
          <w:sz w:val="24"/>
          <w:szCs w:val="24"/>
        </w:rPr>
        <w:t>Тестирование</w:t>
      </w:r>
    </w:p>
    <w:p w:rsidR="0035633F" w:rsidRDefault="0035633F" w:rsidP="005A3007">
      <w:pPr>
        <w:pStyle w:val="FootnoteText"/>
        <w:rPr>
          <w:sz w:val="24"/>
          <w:szCs w:val="24"/>
        </w:rPr>
      </w:pPr>
      <w:r>
        <w:rPr>
          <w:i/>
          <w:sz w:val="24"/>
          <w:szCs w:val="24"/>
        </w:rPr>
        <w:tab/>
      </w:r>
      <w:r>
        <w:rPr>
          <w:sz w:val="24"/>
          <w:szCs w:val="24"/>
        </w:rPr>
        <w:t>Провести диагностику стиля взаимодействия по методике Томаса.</w:t>
      </w:r>
    </w:p>
    <w:p w:rsidR="0035633F" w:rsidRDefault="0035633F" w:rsidP="005A3007">
      <w:pPr>
        <w:pStyle w:val="FootnoteText"/>
        <w:rPr>
          <w:sz w:val="24"/>
          <w:szCs w:val="24"/>
        </w:rPr>
      </w:pPr>
      <w:r>
        <w:rPr>
          <w:sz w:val="24"/>
          <w:szCs w:val="24"/>
        </w:rPr>
        <w:tab/>
        <w:t>Подвести итоги всего исследования.</w:t>
      </w:r>
    </w:p>
    <w:p w:rsidR="0035633F" w:rsidRDefault="0035633F" w:rsidP="005A3007">
      <w:pPr>
        <w:jc w:val="both"/>
        <w:rPr>
          <w:i/>
        </w:rPr>
      </w:pPr>
      <w:r>
        <w:rPr>
          <w:i/>
        </w:rPr>
        <w:t>Подготовка коммуникативного тренинга</w:t>
      </w:r>
    </w:p>
    <w:p w:rsidR="0035633F" w:rsidRDefault="0035633F" w:rsidP="005A3007">
      <w:r>
        <w:tab/>
        <w:t>1. Подобрать упражнения на развитие вербальной и невербальной коммуникации</w:t>
      </w:r>
    </w:p>
    <w:p w:rsidR="0035633F" w:rsidRDefault="0035633F" w:rsidP="005A3007">
      <w:r>
        <w:tab/>
        <w:t>2. Предложить способы оценки коммуникативной компетентности собеседника</w:t>
      </w:r>
    </w:p>
    <w:p w:rsidR="0035633F" w:rsidRDefault="0035633F" w:rsidP="005A3007">
      <w:r>
        <w:tab/>
        <w:t>3. Отработать технику обратной связи (отзеркаливание, подстройки)</w:t>
      </w:r>
    </w:p>
    <w:p w:rsidR="0035633F" w:rsidRDefault="0035633F" w:rsidP="005A3007">
      <w:r>
        <w:tab/>
        <w:t>4. Использовать прием «Я-высказывания»</w:t>
      </w:r>
    </w:p>
    <w:p w:rsidR="0035633F" w:rsidRDefault="0035633F" w:rsidP="005A3007">
      <w:r>
        <w:tab/>
        <w:t>5. Разработать сценарий тренингового занятия</w:t>
      </w:r>
    </w:p>
    <w:p w:rsidR="0035633F" w:rsidRDefault="0035633F" w:rsidP="005A3007">
      <w:r>
        <w:tab/>
        <w:t>6. Провести шеринг занятия</w:t>
      </w:r>
    </w:p>
    <w:p w:rsidR="0035633F" w:rsidRDefault="0035633F" w:rsidP="005A3007">
      <w:pPr>
        <w:jc w:val="both"/>
        <w:rPr>
          <w:i/>
        </w:rPr>
      </w:pPr>
      <w:r>
        <w:rPr>
          <w:i/>
        </w:rPr>
        <w:t>Ситуационная</w:t>
      </w:r>
      <w:r w:rsidRPr="00B31EFE">
        <w:rPr>
          <w:i/>
        </w:rPr>
        <w:t xml:space="preserve"> зада</w:t>
      </w:r>
      <w:r>
        <w:rPr>
          <w:i/>
        </w:rPr>
        <w:t>ча</w:t>
      </w:r>
    </w:p>
    <w:p w:rsidR="0035633F" w:rsidRDefault="0035633F" w:rsidP="005A3007">
      <w:pPr>
        <w:jc w:val="both"/>
      </w:pPr>
      <w:r>
        <w:rPr>
          <w:i/>
        </w:rPr>
        <w:tab/>
      </w:r>
      <w:r w:rsidRPr="004B376F">
        <w:t xml:space="preserve">Группе </w:t>
      </w:r>
      <w:r>
        <w:t>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w:t>
      </w:r>
    </w:p>
    <w:p w:rsidR="0035633F" w:rsidRPr="004B376F" w:rsidRDefault="0035633F" w:rsidP="005A3007">
      <w:pPr>
        <w:jc w:val="both"/>
        <w:rPr>
          <w:i/>
        </w:rPr>
      </w:pPr>
      <w:r w:rsidRPr="004B376F">
        <w:rPr>
          <w:i/>
        </w:rPr>
        <w:t>Проблемно-аналитическое задание</w:t>
      </w:r>
    </w:p>
    <w:p w:rsidR="0035633F" w:rsidRDefault="0035633F" w:rsidP="005A3007">
      <w:pPr>
        <w:jc w:val="both"/>
      </w:pPr>
      <w:r>
        <w:tab/>
        <w:t>Выявить ролевое распределение участников дискуссии и предложить рекомендации по его оптимизации.</w:t>
      </w:r>
    </w:p>
    <w:p w:rsidR="0035633F" w:rsidRDefault="0035633F" w:rsidP="005A3007">
      <w:pPr>
        <w:shd w:val="clear" w:color="auto" w:fill="FFFFFF"/>
        <w:jc w:val="both"/>
        <w:rPr>
          <w:i/>
          <w:color w:val="000000"/>
        </w:rPr>
      </w:pPr>
      <w:r w:rsidRPr="006261D4">
        <w:rPr>
          <w:i/>
          <w:color w:val="000000"/>
        </w:rPr>
        <w:t xml:space="preserve">Тестирование  </w:t>
      </w:r>
    </w:p>
    <w:p w:rsidR="0035633F" w:rsidRPr="000A3C59" w:rsidRDefault="0035633F" w:rsidP="005A3007">
      <w:pPr>
        <w:shd w:val="clear" w:color="auto" w:fill="FFFFFF"/>
        <w:ind w:firstLine="708"/>
        <w:jc w:val="both"/>
      </w:pPr>
      <w:r w:rsidRPr="006261D4">
        <w:rPr>
          <w:b/>
          <w:color w:val="000000"/>
        </w:rPr>
        <w:t>«М</w:t>
      </w:r>
      <w:r w:rsidRPr="000A3C59">
        <w:rPr>
          <w:b/>
          <w:color w:val="000000"/>
        </w:rPr>
        <w:t>оя тактика ведения переговоров</w:t>
      </w:r>
      <w:r>
        <w:rPr>
          <w:b/>
          <w:color w:val="000000"/>
        </w:rPr>
        <w:t>»</w:t>
      </w:r>
    </w:p>
    <w:p w:rsidR="0035633F" w:rsidRPr="000A3C59" w:rsidRDefault="0035633F" w:rsidP="005A3007">
      <w:pPr>
        <w:shd w:val="clear" w:color="auto" w:fill="FFFFFF"/>
        <w:ind w:firstLine="708"/>
        <w:jc w:val="both"/>
      </w:pPr>
      <w:r w:rsidRPr="000A3C59">
        <w:rPr>
          <w:color w:val="000000"/>
        </w:rPr>
        <w:t xml:space="preserve">(Выберите ответы </w:t>
      </w:r>
      <w:r>
        <w:rPr>
          <w:color w:val="000000"/>
        </w:rPr>
        <w:t>«</w:t>
      </w:r>
      <w:r w:rsidRPr="000A3C59">
        <w:rPr>
          <w:color w:val="000000"/>
        </w:rPr>
        <w:t>а</w:t>
      </w:r>
      <w:r>
        <w:rPr>
          <w:color w:val="000000"/>
        </w:rPr>
        <w:t>»</w:t>
      </w:r>
      <w:r w:rsidRPr="000A3C59">
        <w:rPr>
          <w:color w:val="000000"/>
        </w:rPr>
        <w:t xml:space="preserve"> или </w:t>
      </w:r>
      <w:r>
        <w:rPr>
          <w:color w:val="000000"/>
        </w:rPr>
        <w:t>«</w:t>
      </w:r>
      <w:r w:rsidRPr="000A3C59">
        <w:rPr>
          <w:color w:val="000000"/>
        </w:rPr>
        <w:t>б</w:t>
      </w:r>
      <w:r>
        <w:rPr>
          <w:color w:val="000000"/>
        </w:rPr>
        <w:t>»</w:t>
      </w:r>
      <w:r w:rsidRPr="000A3C59">
        <w:rPr>
          <w:color w:val="000000"/>
        </w:rPr>
        <w:t>)</w:t>
      </w:r>
    </w:p>
    <w:p w:rsidR="0035633F" w:rsidRPr="000A3C59" w:rsidRDefault="0035633F" w:rsidP="005A3007">
      <w:pPr>
        <w:shd w:val="clear" w:color="auto" w:fill="FFFFFF"/>
        <w:ind w:firstLine="426"/>
        <w:jc w:val="both"/>
      </w:pPr>
      <w:r w:rsidRPr="000A3C59">
        <w:rPr>
          <w:color w:val="000000"/>
        </w:rPr>
        <w:t>1.   а. Обычно я настойчиво добиваюсь своего.</w:t>
      </w:r>
    </w:p>
    <w:p w:rsidR="0035633F" w:rsidRPr="000A3C59" w:rsidRDefault="0035633F" w:rsidP="005A3007">
      <w:pPr>
        <w:shd w:val="clear" w:color="auto" w:fill="FFFFFF"/>
        <w:ind w:firstLine="426"/>
        <w:jc w:val="both"/>
      </w:pPr>
      <w:r w:rsidRPr="000A3C59">
        <w:rPr>
          <w:color w:val="000000"/>
        </w:rPr>
        <w:t xml:space="preserve">      б. Чаще я стараюсь найти точки соприкосновения.</w:t>
      </w:r>
    </w:p>
    <w:p w:rsidR="0035633F" w:rsidRPr="000A3C59" w:rsidRDefault="0035633F" w:rsidP="005A3007">
      <w:pPr>
        <w:shd w:val="clear" w:color="auto" w:fill="FFFFFF"/>
        <w:ind w:firstLine="426"/>
        <w:jc w:val="both"/>
      </w:pPr>
      <w:r w:rsidRPr="000A3C59">
        <w:rPr>
          <w:color w:val="000000"/>
        </w:rPr>
        <w:t>2.   а. Я пытаюсь избежать неприятностей.</w:t>
      </w:r>
    </w:p>
    <w:p w:rsidR="0035633F" w:rsidRPr="000A3C59" w:rsidRDefault="0035633F" w:rsidP="005A3007">
      <w:pPr>
        <w:shd w:val="clear" w:color="auto" w:fill="FFFFFF"/>
        <w:ind w:firstLine="426"/>
        <w:jc w:val="both"/>
      </w:pPr>
      <w:r w:rsidRPr="000A3C59">
        <w:rPr>
          <w:color w:val="000000"/>
        </w:rPr>
        <w:t xml:space="preserve">      б. Когда я доказываю свою правоту, на дискомфорт партнеров не обращаю внимания.</w:t>
      </w:r>
    </w:p>
    <w:p w:rsidR="0035633F" w:rsidRPr="000A3C59" w:rsidRDefault="0035633F" w:rsidP="005A3007">
      <w:pPr>
        <w:shd w:val="clear" w:color="auto" w:fill="FFFFFF"/>
        <w:ind w:firstLine="426"/>
        <w:jc w:val="both"/>
      </w:pPr>
      <w:r w:rsidRPr="000A3C59">
        <w:rPr>
          <w:color w:val="000000"/>
        </w:rPr>
        <w:t>3.   а. Мне неприятно отказываться от своей точки зрения.</w:t>
      </w:r>
    </w:p>
    <w:p w:rsidR="0035633F" w:rsidRPr="000A3C59" w:rsidRDefault="0035633F" w:rsidP="005A3007">
      <w:pPr>
        <w:shd w:val="clear" w:color="auto" w:fill="FFFFFF"/>
        <w:ind w:firstLine="426"/>
        <w:jc w:val="both"/>
      </w:pPr>
      <w:r w:rsidRPr="000A3C59">
        <w:rPr>
          <w:color w:val="000000"/>
        </w:rPr>
        <w:t xml:space="preserve">      б. Я всегда стараюсь войти в положение другого человека.</w:t>
      </w:r>
    </w:p>
    <w:p w:rsidR="0035633F" w:rsidRPr="000A3C59" w:rsidRDefault="0035633F" w:rsidP="005A3007">
      <w:pPr>
        <w:shd w:val="clear" w:color="auto" w:fill="FFFFFF"/>
        <w:ind w:firstLine="426"/>
        <w:jc w:val="both"/>
        <w:rPr>
          <w:color w:val="000000"/>
        </w:rPr>
      </w:pPr>
      <w:r w:rsidRPr="000A3C59">
        <w:rPr>
          <w:color w:val="000000"/>
        </w:rPr>
        <w:t xml:space="preserve">4.   а. Не стоит волноваться из-за разногласий с другими людьми, </w:t>
      </w:r>
    </w:p>
    <w:p w:rsidR="0035633F" w:rsidRPr="000A3C59" w:rsidRDefault="0035633F" w:rsidP="005A3007">
      <w:pPr>
        <w:shd w:val="clear" w:color="auto" w:fill="FFFFFF"/>
        <w:ind w:firstLine="426"/>
        <w:jc w:val="both"/>
      </w:pPr>
      <w:r w:rsidRPr="000A3C59">
        <w:rPr>
          <w:color w:val="000000"/>
        </w:rPr>
        <w:t xml:space="preserve">      б. Разногласия всегда волнуют меня.</w:t>
      </w:r>
    </w:p>
    <w:p w:rsidR="0035633F" w:rsidRPr="000A3C59" w:rsidRDefault="0035633F" w:rsidP="005A3007">
      <w:pPr>
        <w:shd w:val="clear" w:color="auto" w:fill="FFFFFF"/>
        <w:ind w:firstLine="426"/>
        <w:jc w:val="both"/>
      </w:pPr>
      <w:r w:rsidRPr="000A3C59">
        <w:rPr>
          <w:color w:val="000000"/>
        </w:rPr>
        <w:t>5.   а. Я стараюсь успокоить партнера и сохранить с ним нормаль</w:t>
      </w:r>
      <w:r w:rsidRPr="000A3C59">
        <w:rPr>
          <w:color w:val="000000"/>
        </w:rPr>
        <w:softHyphen/>
        <w:t>ные отношения.</w:t>
      </w:r>
    </w:p>
    <w:p w:rsidR="0035633F" w:rsidRPr="000A3C59" w:rsidRDefault="0035633F" w:rsidP="005A3007">
      <w:pPr>
        <w:shd w:val="clear" w:color="auto" w:fill="FFFFFF"/>
        <w:ind w:firstLine="426"/>
        <w:jc w:val="both"/>
      </w:pPr>
      <w:r w:rsidRPr="000A3C59">
        <w:rPr>
          <w:color w:val="000000"/>
        </w:rPr>
        <w:t xml:space="preserve">      б. Всегда следует доказывать свою точку зрения.</w:t>
      </w:r>
    </w:p>
    <w:p w:rsidR="0035633F" w:rsidRPr="000A3C59" w:rsidRDefault="0035633F" w:rsidP="005A3007">
      <w:pPr>
        <w:shd w:val="clear" w:color="auto" w:fill="FFFFFF"/>
        <w:ind w:firstLine="426"/>
        <w:jc w:val="both"/>
      </w:pPr>
      <w:r w:rsidRPr="000A3C59">
        <w:rPr>
          <w:color w:val="000000"/>
        </w:rPr>
        <w:t>6.   а. Всегда следует искать общие точки зрения.</w:t>
      </w:r>
    </w:p>
    <w:p w:rsidR="0035633F" w:rsidRPr="000A3C59" w:rsidRDefault="0035633F" w:rsidP="005A3007">
      <w:pPr>
        <w:shd w:val="clear" w:color="auto" w:fill="FFFFFF"/>
        <w:ind w:firstLine="426"/>
        <w:jc w:val="both"/>
      </w:pPr>
      <w:r w:rsidRPr="000A3C59">
        <w:rPr>
          <w:color w:val="000000"/>
        </w:rPr>
        <w:t xml:space="preserve">      б. Следует стремиться к осуществлению своих замыслов.</w:t>
      </w:r>
    </w:p>
    <w:p w:rsidR="0035633F" w:rsidRPr="000A3C59" w:rsidRDefault="0035633F" w:rsidP="005A3007">
      <w:pPr>
        <w:shd w:val="clear" w:color="auto" w:fill="FFFFFF"/>
        <w:ind w:firstLine="426"/>
        <w:jc w:val="both"/>
      </w:pPr>
      <w:r w:rsidRPr="000A3C59">
        <w:rPr>
          <w:color w:val="000000"/>
        </w:rPr>
        <w:t>7.   а. Я сообщаю партнеру свою точку зрения и прошу его выска</w:t>
      </w:r>
      <w:r w:rsidRPr="000A3C59">
        <w:rPr>
          <w:color w:val="000000"/>
        </w:rPr>
        <w:softHyphen/>
        <w:t>зать свое мнение.</w:t>
      </w:r>
    </w:p>
    <w:p w:rsidR="0035633F" w:rsidRPr="000A3C59" w:rsidRDefault="0035633F" w:rsidP="005A3007">
      <w:pPr>
        <w:shd w:val="clear" w:color="auto" w:fill="FFFFFF"/>
        <w:ind w:firstLine="426"/>
        <w:jc w:val="both"/>
      </w:pPr>
      <w:r w:rsidRPr="000A3C59">
        <w:rPr>
          <w:color w:val="000000"/>
        </w:rPr>
        <w:t xml:space="preserve">      б. Лучше продемонстрировать преимущество своей логики рас</w:t>
      </w:r>
      <w:r w:rsidRPr="000A3C59">
        <w:rPr>
          <w:color w:val="000000"/>
        </w:rPr>
        <w:softHyphen/>
        <w:t>суждения.</w:t>
      </w:r>
    </w:p>
    <w:p w:rsidR="0035633F" w:rsidRPr="000A3C59" w:rsidRDefault="0035633F" w:rsidP="005A3007">
      <w:pPr>
        <w:shd w:val="clear" w:color="auto" w:fill="FFFFFF"/>
        <w:ind w:firstLine="426"/>
        <w:jc w:val="both"/>
      </w:pPr>
      <w:r w:rsidRPr="000A3C59">
        <w:rPr>
          <w:color w:val="000000"/>
        </w:rPr>
        <w:t>8.   а. Я обычно пытаюсь убедить других людей.</w:t>
      </w:r>
    </w:p>
    <w:p w:rsidR="0035633F" w:rsidRPr="000A3C59" w:rsidRDefault="0035633F" w:rsidP="005A3007">
      <w:pPr>
        <w:shd w:val="clear" w:color="auto" w:fill="FFFFFF"/>
        <w:ind w:firstLine="426"/>
        <w:jc w:val="both"/>
      </w:pPr>
      <w:r w:rsidRPr="000A3C59">
        <w:rPr>
          <w:color w:val="000000"/>
        </w:rPr>
        <w:t xml:space="preserve">      б. Чаще я пытаюсь понять точки зрения других людей.</w:t>
      </w:r>
    </w:p>
    <w:p w:rsidR="0035633F" w:rsidRPr="000A3C59" w:rsidRDefault="0035633F" w:rsidP="005A3007">
      <w:pPr>
        <w:shd w:val="clear" w:color="auto" w:fill="FFFFFF"/>
        <w:ind w:firstLine="426"/>
        <w:jc w:val="both"/>
        <w:rPr>
          <w:color w:val="000000"/>
        </w:rPr>
      </w:pPr>
      <w:r w:rsidRPr="000A3C59">
        <w:rPr>
          <w:color w:val="000000"/>
        </w:rPr>
        <w:t xml:space="preserve">9.   а. Я всегда склоняюсь к прямому обсуждению проблемы, </w:t>
      </w:r>
    </w:p>
    <w:p w:rsidR="0035633F" w:rsidRPr="000A3C59" w:rsidRDefault="0035633F" w:rsidP="005A3007">
      <w:pPr>
        <w:shd w:val="clear" w:color="auto" w:fill="FFFFFF"/>
        <w:ind w:firstLine="426"/>
        <w:jc w:val="both"/>
      </w:pPr>
      <w:r w:rsidRPr="000A3C59">
        <w:rPr>
          <w:color w:val="000000"/>
        </w:rPr>
        <w:t xml:space="preserve">      б. Беседуя, я слежу за развитием мысли собеседника.</w:t>
      </w:r>
    </w:p>
    <w:p w:rsidR="0035633F" w:rsidRPr="000A3C59" w:rsidRDefault="0035633F" w:rsidP="005A3007">
      <w:pPr>
        <w:shd w:val="clear" w:color="auto" w:fill="FFFFFF"/>
        <w:ind w:firstLine="426"/>
        <w:jc w:val="both"/>
      </w:pPr>
      <w:r w:rsidRPr="000A3C59">
        <w:rPr>
          <w:color w:val="000000"/>
        </w:rPr>
        <w:t>10. а. Я отстаиваю свою позицию до конца.</w:t>
      </w:r>
    </w:p>
    <w:p w:rsidR="0035633F" w:rsidRPr="000A3C59" w:rsidRDefault="0035633F" w:rsidP="005A3007">
      <w:pPr>
        <w:shd w:val="clear" w:color="auto" w:fill="FFFFFF"/>
        <w:ind w:firstLine="426"/>
        <w:jc w:val="both"/>
      </w:pPr>
      <w:r w:rsidRPr="000A3C59">
        <w:rPr>
          <w:color w:val="000000"/>
        </w:rPr>
        <w:t xml:space="preserve">      б. Я склонен изменить позицию, если меня убедят.</w:t>
      </w:r>
    </w:p>
    <w:p w:rsidR="0035633F" w:rsidRPr="000A3C59" w:rsidRDefault="0035633F" w:rsidP="005A3007">
      <w:pPr>
        <w:shd w:val="clear" w:color="auto" w:fill="FFFFFF"/>
        <w:ind w:firstLine="426"/>
        <w:jc w:val="both"/>
        <w:rPr>
          <w:color w:val="000000"/>
        </w:rPr>
      </w:pPr>
    </w:p>
    <w:p w:rsidR="0035633F" w:rsidRPr="000A3C59" w:rsidRDefault="0035633F" w:rsidP="005A3007">
      <w:pPr>
        <w:shd w:val="clear" w:color="auto" w:fill="FFFFFF"/>
        <w:ind w:left="708"/>
        <w:jc w:val="both"/>
      </w:pPr>
      <w:r w:rsidRPr="000A3C59">
        <w:rPr>
          <w:color w:val="000000"/>
        </w:rPr>
        <w:t>Оценка ответов</w:t>
      </w:r>
    </w:p>
    <w:p w:rsidR="0035633F" w:rsidRPr="000A3C59" w:rsidRDefault="0035633F" w:rsidP="005A3007">
      <w:pPr>
        <w:shd w:val="clear" w:color="auto" w:fill="FFFFFF"/>
        <w:ind w:firstLine="708"/>
        <w:jc w:val="both"/>
      </w:pPr>
      <w:r w:rsidRPr="000A3C59">
        <w:rPr>
          <w:color w:val="000000"/>
        </w:rPr>
        <w:t>Определите совпадения:</w:t>
      </w:r>
    </w:p>
    <w:p w:rsidR="0035633F" w:rsidRPr="000A3C59" w:rsidRDefault="0035633F" w:rsidP="005A3007">
      <w:pPr>
        <w:shd w:val="clear" w:color="auto" w:fill="FFFFFF"/>
        <w:ind w:firstLine="708"/>
        <w:jc w:val="both"/>
      </w:pPr>
      <w:r w:rsidRPr="000A3C59">
        <w:rPr>
          <w:color w:val="000000"/>
        </w:rPr>
        <w:t>П (противоборство):    1а, 26, За, 4а, 56, 66, 76, 8а, 9а, 10а.</w:t>
      </w:r>
    </w:p>
    <w:p w:rsidR="0035633F" w:rsidRPr="000A3C59" w:rsidRDefault="0035633F" w:rsidP="005A3007">
      <w:pPr>
        <w:shd w:val="clear" w:color="auto" w:fill="FFFFFF"/>
        <w:ind w:firstLine="708"/>
        <w:jc w:val="both"/>
      </w:pPr>
      <w:r w:rsidRPr="000A3C59">
        <w:rPr>
          <w:color w:val="000000"/>
        </w:rPr>
        <w:t>С (сотрудничество):     16, 2а, 36, 46, 5а, 6а, 7а, 86, 96,  106.</w:t>
      </w:r>
    </w:p>
    <w:p w:rsidR="0035633F" w:rsidRDefault="0035633F" w:rsidP="005A3007">
      <w:pPr>
        <w:shd w:val="clear" w:color="auto" w:fill="FFFFFF"/>
        <w:ind w:left="708"/>
        <w:jc w:val="both"/>
        <w:rPr>
          <w:color w:val="000000"/>
        </w:rPr>
      </w:pPr>
      <w:r w:rsidRPr="000A3C59">
        <w:rPr>
          <w:color w:val="000000"/>
        </w:rPr>
        <w:t>Оцените, что преобладает в вашем собственном поведении (С или П), а также определите, на что вы больше ориентированы: на стремление во что бы то ни стало добиться победы, доказать свое (тактика противоборства, конкуренции, конфронтации) или на стрем</w:t>
      </w:r>
      <w:r w:rsidRPr="000A3C59">
        <w:rPr>
          <w:color w:val="000000"/>
        </w:rPr>
        <w:softHyphen/>
        <w:t>ление к совместному решению проблемы (это ориентация на дело, на сотрудничество, кооперацию). Естественно, вторая тактика пред</w:t>
      </w:r>
      <w:r w:rsidRPr="000A3C59">
        <w:rPr>
          <w:color w:val="000000"/>
        </w:rPr>
        <w:softHyphen/>
        <w:t>почтительнее</w:t>
      </w:r>
    </w:p>
    <w:p w:rsidR="0035633F" w:rsidRPr="00391861" w:rsidRDefault="0035633F" w:rsidP="005A3007">
      <w:pPr>
        <w:pStyle w:val="Default"/>
        <w:rPr>
          <w:i/>
        </w:rPr>
      </w:pPr>
      <w:r w:rsidRPr="00391861">
        <w:rPr>
          <w:bCs/>
          <w:i/>
        </w:rPr>
        <w:t>Тренинг актив</w:t>
      </w:r>
      <w:r>
        <w:rPr>
          <w:bCs/>
          <w:i/>
        </w:rPr>
        <w:t>ного слушания</w:t>
      </w:r>
    </w:p>
    <w:p w:rsidR="0035633F" w:rsidRPr="00391861" w:rsidRDefault="0035633F" w:rsidP="005A3007">
      <w:pPr>
        <w:pStyle w:val="Default"/>
      </w:pPr>
      <w:r>
        <w:rPr>
          <w:b/>
          <w:bCs/>
          <w:i/>
          <w:iCs/>
        </w:rPr>
        <w:tab/>
      </w:r>
      <w:r w:rsidRPr="00391861">
        <w:t xml:space="preserve">1. </w:t>
      </w:r>
      <w:r>
        <w:t>Т</w:t>
      </w:r>
      <w:r w:rsidRPr="00391861">
        <w:rPr>
          <w:iCs/>
        </w:rPr>
        <w:t>естирование</w:t>
      </w:r>
      <w:r w:rsidRPr="00391861">
        <w:t xml:space="preserve">: оценка навыков активного слушания и понимания партнера </w:t>
      </w:r>
    </w:p>
    <w:p w:rsidR="0035633F" w:rsidRPr="00391861" w:rsidRDefault="0035633F" w:rsidP="005A3007">
      <w:pPr>
        <w:pStyle w:val="Default"/>
        <w:ind w:firstLine="708"/>
      </w:pPr>
      <w:r w:rsidRPr="00391861">
        <w:t xml:space="preserve">2. </w:t>
      </w:r>
      <w:r>
        <w:t>У</w:t>
      </w:r>
      <w:r w:rsidRPr="00391861">
        <w:rPr>
          <w:iCs/>
        </w:rPr>
        <w:t>пражнения</w:t>
      </w:r>
      <w:r w:rsidRPr="00391861">
        <w:t xml:space="preserve">: отработка навыков повторения, перефразирования, интерпретации (ролевая игра «В чем дело?» ); отработка техник постановки вопросов («Кто этот человек?, малого разговора («Детектив»), вербализации (ролевая игра «Отказ»). </w:t>
      </w:r>
    </w:p>
    <w:p w:rsidR="0035633F" w:rsidRPr="00391861" w:rsidRDefault="0035633F" w:rsidP="005A3007">
      <w:pPr>
        <w:pStyle w:val="Default"/>
        <w:ind w:firstLine="708"/>
      </w:pPr>
      <w:r w:rsidRPr="00391861">
        <w:rPr>
          <w:bCs/>
        </w:rPr>
        <w:t xml:space="preserve">Вопросы: </w:t>
      </w:r>
    </w:p>
    <w:p w:rsidR="0035633F" w:rsidRDefault="0035633F" w:rsidP="005A3007">
      <w:pPr>
        <w:pStyle w:val="Default"/>
        <w:ind w:left="708"/>
        <w:rPr>
          <w:color w:val="auto"/>
          <w:sz w:val="28"/>
          <w:szCs w:val="28"/>
        </w:rPr>
      </w:pPr>
      <w:r w:rsidRPr="00391861">
        <w:t xml:space="preserve">Что такое коммуникативная компетентность?  Что такое социально-психологический тренинг?  Каковы оптимальные условия развития коммуникативных умений? </w:t>
      </w:r>
      <w:r w:rsidRPr="00115EA8">
        <w:rPr>
          <w:color w:val="auto"/>
        </w:rPr>
        <w:t>Что такое активное слушание?                                                                                                       Какие ошибки обычно совершаются в ходе слушания?                                                              Назовите правила активного слушания                                                                                                                                    Что такое «перефразирование»?</w:t>
      </w:r>
    </w:p>
    <w:p w:rsidR="0035633F" w:rsidRPr="00786453" w:rsidRDefault="0035633F" w:rsidP="005A3007">
      <w:pPr>
        <w:rPr>
          <w:i/>
          <w:iCs/>
        </w:rPr>
      </w:pPr>
      <w:r>
        <w:rPr>
          <w:i/>
          <w:iCs/>
        </w:rPr>
        <w:t>Тренинговое задание</w:t>
      </w:r>
    </w:p>
    <w:p w:rsidR="0035633F" w:rsidRPr="00786453" w:rsidRDefault="0035633F" w:rsidP="005A3007">
      <w:pPr>
        <w:ind w:firstLine="708"/>
      </w:pPr>
      <w:r>
        <w:rPr>
          <w:iCs/>
        </w:rPr>
        <w:t>Тема «</w:t>
      </w:r>
      <w:r w:rsidRPr="00786453">
        <w:rPr>
          <w:iCs/>
        </w:rPr>
        <w:t>Я знаю, что ты знаешь</w:t>
      </w:r>
      <w:r>
        <w:rPr>
          <w:iCs/>
        </w:rPr>
        <w:t>»</w:t>
      </w:r>
      <w:r w:rsidRPr="00786453">
        <w:t>.</w:t>
      </w:r>
    </w:p>
    <w:p w:rsidR="0035633F" w:rsidRDefault="0035633F" w:rsidP="005A3007">
      <w:pPr>
        <w:ind w:left="708"/>
      </w:pPr>
      <w:r w:rsidRPr="00786453">
        <w:t>Участники делятся на микрогруппы. Каждый из микрогруппы поочереди становится главным участником, высказывающим своипредположения относительно того, что о нем думают остальные. Онобращается к каждому из своей группы со словами: «Таня, я думаю тысчитаешь меня…»; «Дима, мне кажется, ты думаешь, что я…». В конце кругагруппа дает ему обратную связь.В общем кругу обсуждаются вопросы доверия.</w:t>
      </w:r>
    </w:p>
    <w:p w:rsidR="0035633F" w:rsidRDefault="0035633F" w:rsidP="005A3007">
      <w:pPr>
        <w:rPr>
          <w:b/>
          <w:i/>
          <w:iCs/>
        </w:rPr>
      </w:pPr>
      <w:r w:rsidRPr="000B1835">
        <w:rPr>
          <w:i/>
          <w:iCs/>
        </w:rPr>
        <w:t>Дискуссия</w:t>
      </w:r>
    </w:p>
    <w:p w:rsidR="0035633F" w:rsidRPr="000B1835" w:rsidRDefault="0035633F" w:rsidP="005A3007">
      <w:pPr>
        <w:ind w:firstLine="708"/>
      </w:pPr>
      <w:r w:rsidRPr="000B1835">
        <w:rPr>
          <w:iCs/>
        </w:rPr>
        <w:t xml:space="preserve">«Кораблекрушение» </w:t>
      </w:r>
    </w:p>
    <w:p w:rsidR="0035633F" w:rsidRPr="000B1835" w:rsidRDefault="0035633F" w:rsidP="005A3007">
      <w:pPr>
        <w:ind w:firstLine="708"/>
      </w:pPr>
      <w:r w:rsidRPr="000B1835">
        <w:t>Оборудование</w:t>
      </w:r>
      <w:r w:rsidRPr="000B1835">
        <w:rPr>
          <w:b/>
        </w:rPr>
        <w:t>:</w:t>
      </w:r>
      <w:r w:rsidRPr="000B1835">
        <w:t xml:space="preserve"> копии инструкций, листы бумаги и ручки.</w:t>
      </w:r>
    </w:p>
    <w:p w:rsidR="0035633F" w:rsidRPr="000B1835" w:rsidRDefault="0035633F" w:rsidP="005A3007">
      <w:pPr>
        <w:ind w:firstLine="708"/>
      </w:pPr>
      <w:r w:rsidRPr="000B1835">
        <w:t>1 этап. Участники сидят в общем кругу. Им дается инструкция:</w:t>
      </w:r>
    </w:p>
    <w:p w:rsidR="0035633F" w:rsidRPr="000B1835" w:rsidRDefault="0035633F" w:rsidP="005A3007">
      <w:pPr>
        <w:ind w:firstLine="708"/>
      </w:pPr>
      <w:r w:rsidRPr="000B1835">
        <w:t>«Сядьте поудобнее, расслабьтесь. Представьте, что Вы вместе с другими</w:t>
      </w:r>
    </w:p>
    <w:p w:rsidR="0035633F" w:rsidRPr="000B1835" w:rsidRDefault="0035633F" w:rsidP="005A3007">
      <w:pPr>
        <w:ind w:firstLine="708"/>
      </w:pPr>
      <w:r w:rsidRPr="000B1835">
        <w:t>участниками дрейфуете на яхте по океану… Начинается пожар, который</w:t>
      </w:r>
    </w:p>
    <w:p w:rsidR="0035633F" w:rsidRPr="000B1835" w:rsidRDefault="0035633F" w:rsidP="005A3007">
      <w:pPr>
        <w:ind w:firstLine="708"/>
      </w:pPr>
      <w:r w:rsidRPr="000B1835">
        <w:t>уничтожает большую часть яхты и груза. Яхта медленно тонет. Вам в</w:t>
      </w:r>
    </w:p>
    <w:p w:rsidR="0035633F" w:rsidRPr="000B1835" w:rsidRDefault="0035633F" w:rsidP="005A3007">
      <w:pPr>
        <w:ind w:firstLine="708"/>
      </w:pPr>
      <w:r w:rsidRPr="000B1835">
        <w:t>срочном порядке нужно пересесть на спасательный плот и взять часть</w:t>
      </w:r>
    </w:p>
    <w:p w:rsidR="0035633F" w:rsidRPr="000B1835" w:rsidRDefault="0035633F" w:rsidP="005A3007">
      <w:pPr>
        <w:ind w:firstLine="708"/>
      </w:pPr>
      <w:r w:rsidRPr="000B1835">
        <w:t>оставшихся вещей. Предметы, из которых нужно выбрать самое</w:t>
      </w:r>
    </w:p>
    <w:p w:rsidR="0035633F" w:rsidRPr="000B1835" w:rsidRDefault="0035633F" w:rsidP="005A3007">
      <w:pPr>
        <w:ind w:firstLine="708"/>
      </w:pPr>
      <w:r w:rsidRPr="000B1835">
        <w:t>необходимое, перечислены в Вашей инструкции. Ваша задача: за 10 минут</w:t>
      </w:r>
    </w:p>
    <w:p w:rsidR="0035633F" w:rsidRPr="000B1835" w:rsidRDefault="0035633F" w:rsidP="005A3007">
      <w:pPr>
        <w:ind w:firstLine="708"/>
      </w:pPr>
      <w:r w:rsidRPr="000B1835">
        <w:t>проранжировать перечисленные предметы в соответствии с их значением для</w:t>
      </w:r>
    </w:p>
    <w:p w:rsidR="0035633F" w:rsidRPr="000B1835" w:rsidRDefault="0035633F" w:rsidP="005A3007">
      <w:pPr>
        <w:ind w:firstLine="708"/>
      </w:pPr>
      <w:r w:rsidRPr="000B1835">
        <w:t>выживания. На первое место поставьте предмет, самый необходимый с</w:t>
      </w:r>
    </w:p>
    <w:p w:rsidR="0035633F" w:rsidRPr="000B1835" w:rsidRDefault="0035633F" w:rsidP="005A3007">
      <w:pPr>
        <w:ind w:firstLine="708"/>
      </w:pPr>
      <w:r w:rsidRPr="000B1835">
        <w:t>Вашей точки зрения и т. д. Открывайте глаза, и за дело…»</w:t>
      </w:r>
    </w:p>
    <w:p w:rsidR="0035633F" w:rsidRPr="000B1835" w:rsidRDefault="0035633F" w:rsidP="005A3007">
      <w:pPr>
        <w:ind w:firstLine="708"/>
      </w:pPr>
      <w:r w:rsidRPr="000B1835">
        <w:t>2 этап. Участники разбиваются по микрогруппам. Задача каждой из</w:t>
      </w:r>
    </w:p>
    <w:p w:rsidR="0035633F" w:rsidRPr="000B1835" w:rsidRDefault="0035633F" w:rsidP="005A3007">
      <w:pPr>
        <w:ind w:firstLine="708"/>
      </w:pPr>
      <w:r w:rsidRPr="000B1835">
        <w:t>них: придти к согласию по поводу классификации предметов. Время работы</w:t>
      </w:r>
    </w:p>
    <w:p w:rsidR="0035633F" w:rsidRPr="000B1835" w:rsidRDefault="0035633F" w:rsidP="005A3007">
      <w:pPr>
        <w:ind w:firstLine="708"/>
      </w:pPr>
      <w:r w:rsidRPr="000B1835">
        <w:t>– 30-40 минут.</w:t>
      </w:r>
    </w:p>
    <w:p w:rsidR="0035633F" w:rsidRPr="000B1835" w:rsidRDefault="0035633F" w:rsidP="005A3007">
      <w:pPr>
        <w:ind w:left="708" w:firstLine="708"/>
      </w:pPr>
      <w:r w:rsidRPr="000B1835">
        <w:t>Перечень из инструкции:</w:t>
      </w:r>
    </w:p>
    <w:p w:rsidR="0035633F" w:rsidRPr="000B1835" w:rsidRDefault="0035633F" w:rsidP="005A3007">
      <w:pPr>
        <w:ind w:left="708" w:firstLine="708"/>
      </w:pPr>
      <w:r w:rsidRPr="000B1835">
        <w:t>- секстант;</w:t>
      </w:r>
    </w:p>
    <w:p w:rsidR="0035633F" w:rsidRPr="000B1835" w:rsidRDefault="0035633F" w:rsidP="005A3007">
      <w:pPr>
        <w:ind w:left="708" w:firstLine="708"/>
      </w:pPr>
      <w:r w:rsidRPr="000B1835">
        <w:t>- зеркало для бритья;</w:t>
      </w:r>
    </w:p>
    <w:p w:rsidR="0035633F" w:rsidRPr="000B1835" w:rsidRDefault="0035633F" w:rsidP="005A3007">
      <w:pPr>
        <w:ind w:left="708" w:firstLine="708"/>
      </w:pPr>
      <w:r w:rsidRPr="000B1835">
        <w:t>- канистра с водой;</w:t>
      </w:r>
    </w:p>
    <w:p w:rsidR="0035633F" w:rsidRPr="000B1835" w:rsidRDefault="0035633F" w:rsidP="005A3007">
      <w:pPr>
        <w:ind w:left="708" w:firstLine="708"/>
      </w:pPr>
      <w:r w:rsidRPr="000B1835">
        <w:t>- противомоскитная сетка;</w:t>
      </w:r>
    </w:p>
    <w:p w:rsidR="0035633F" w:rsidRPr="000B1835" w:rsidRDefault="0035633F" w:rsidP="005A3007">
      <w:pPr>
        <w:ind w:left="708" w:firstLine="708"/>
      </w:pPr>
      <w:r w:rsidRPr="000B1835">
        <w:t>- коробка с армейским рационом;</w:t>
      </w:r>
    </w:p>
    <w:p w:rsidR="0035633F" w:rsidRPr="000B1835" w:rsidRDefault="0035633F" w:rsidP="005A3007">
      <w:pPr>
        <w:ind w:left="708" w:firstLine="708"/>
      </w:pPr>
      <w:r w:rsidRPr="000B1835">
        <w:t>- карты океана;</w:t>
      </w:r>
    </w:p>
    <w:p w:rsidR="0035633F" w:rsidRPr="000B1835" w:rsidRDefault="0035633F" w:rsidP="005A3007">
      <w:pPr>
        <w:ind w:left="708" w:firstLine="708"/>
      </w:pPr>
      <w:r w:rsidRPr="000B1835">
        <w:t>- плавательная подушка;</w:t>
      </w:r>
    </w:p>
    <w:p w:rsidR="0035633F" w:rsidRPr="000B1835" w:rsidRDefault="0035633F" w:rsidP="005A3007">
      <w:pPr>
        <w:ind w:left="708" w:firstLine="708"/>
      </w:pPr>
      <w:r w:rsidRPr="000B1835">
        <w:t>- канистра нефтегазовой смеси;</w:t>
      </w:r>
    </w:p>
    <w:p w:rsidR="0035633F" w:rsidRPr="000B1835" w:rsidRDefault="0035633F" w:rsidP="005A3007">
      <w:pPr>
        <w:ind w:left="708" w:firstLine="708"/>
      </w:pPr>
      <w:r w:rsidRPr="000B1835">
        <w:t>- транзисторный радиоприемник;</w:t>
      </w:r>
    </w:p>
    <w:p w:rsidR="0035633F" w:rsidRPr="000B1835" w:rsidRDefault="0035633F" w:rsidP="005A3007">
      <w:pPr>
        <w:ind w:left="708" w:firstLine="708"/>
      </w:pPr>
      <w:r w:rsidRPr="000B1835">
        <w:t>- репеллент, отпугивающий акул;</w:t>
      </w:r>
    </w:p>
    <w:p w:rsidR="0035633F" w:rsidRPr="000B1835" w:rsidRDefault="0035633F" w:rsidP="005A3007">
      <w:pPr>
        <w:ind w:left="708" w:firstLine="708"/>
      </w:pPr>
      <w:r w:rsidRPr="000B1835">
        <w:t>- кусок непрозрачного пластика;</w:t>
      </w:r>
    </w:p>
    <w:p w:rsidR="0035633F" w:rsidRPr="000B1835" w:rsidRDefault="0035633F" w:rsidP="005A3007">
      <w:pPr>
        <w:ind w:left="708" w:firstLine="708"/>
      </w:pPr>
      <w:r w:rsidRPr="000B1835">
        <w:t>- бутылка рома крепостью 80 градусов;</w:t>
      </w:r>
    </w:p>
    <w:p w:rsidR="0035633F" w:rsidRPr="000B1835" w:rsidRDefault="0035633F" w:rsidP="005A3007">
      <w:pPr>
        <w:ind w:left="708" w:firstLine="708"/>
      </w:pPr>
      <w:r w:rsidRPr="000B1835">
        <w:t>- нейлоновый канат;</w:t>
      </w:r>
    </w:p>
    <w:p w:rsidR="0035633F" w:rsidRPr="000B1835" w:rsidRDefault="0035633F" w:rsidP="005A3007">
      <w:pPr>
        <w:ind w:left="708" w:firstLine="708"/>
      </w:pPr>
      <w:r w:rsidRPr="000B1835">
        <w:t>- две коробки шоколада;</w:t>
      </w:r>
    </w:p>
    <w:p w:rsidR="0035633F" w:rsidRPr="000B1835" w:rsidRDefault="0035633F" w:rsidP="005A3007">
      <w:pPr>
        <w:ind w:left="708" w:firstLine="708"/>
      </w:pPr>
      <w:r w:rsidRPr="000B1835">
        <w:t>- рыболовная снасть.</w:t>
      </w:r>
    </w:p>
    <w:p w:rsidR="0035633F" w:rsidRPr="000B1835" w:rsidRDefault="0035633F" w:rsidP="005A3007">
      <w:pPr>
        <w:ind w:firstLine="708"/>
      </w:pPr>
      <w:r w:rsidRPr="000B1835">
        <w:t>Обсуждаются вопросы: «Какая из групп достигла согласия, какая – нет</w:t>
      </w:r>
    </w:p>
    <w:p w:rsidR="0035633F" w:rsidRPr="000B1835" w:rsidRDefault="0035633F" w:rsidP="005A3007">
      <w:pPr>
        <w:ind w:firstLine="708"/>
      </w:pPr>
      <w:r w:rsidRPr="000B1835">
        <w:t>и почему?»; «Какие виды поведения помогали или мешали процессу</w:t>
      </w:r>
    </w:p>
    <w:p w:rsidR="0035633F" w:rsidRPr="000B1835" w:rsidRDefault="0035633F" w:rsidP="005A3007">
      <w:pPr>
        <w:ind w:firstLine="708"/>
      </w:pPr>
      <w:r w:rsidRPr="000B1835">
        <w:t>достижения согласия?»; «Какая была в группе атмосфера во время</w:t>
      </w:r>
    </w:p>
    <w:p w:rsidR="0035633F" w:rsidRPr="000B1835" w:rsidRDefault="0035633F" w:rsidP="005A3007">
      <w:pPr>
        <w:ind w:firstLine="708"/>
      </w:pPr>
      <w:r w:rsidRPr="000B1835">
        <w:t>обсуждения?»; «Чье мнение оказалось неучтенным, и что они при этом</w:t>
      </w:r>
    </w:p>
    <w:p w:rsidR="0035633F" w:rsidRPr="000B1835" w:rsidRDefault="0035633F" w:rsidP="005A3007">
      <w:pPr>
        <w:ind w:firstLine="708"/>
      </w:pPr>
      <w:r w:rsidRPr="000B1835">
        <w:t>чувствовали?»; «Чье мнение оказалось решающим, и что он теперь</w:t>
      </w:r>
    </w:p>
    <w:p w:rsidR="0035633F" w:rsidRPr="000B1835" w:rsidRDefault="0035633F" w:rsidP="005A3007">
      <w:pPr>
        <w:ind w:firstLine="708"/>
      </w:pPr>
      <w:r w:rsidRPr="000B1835">
        <w:t>чувствует?»</w:t>
      </w:r>
    </w:p>
    <w:p w:rsidR="0035633F" w:rsidRDefault="0035633F" w:rsidP="005A3007">
      <w:pPr>
        <w:pStyle w:val="Default"/>
        <w:rPr>
          <w:color w:val="auto"/>
          <w:sz w:val="28"/>
          <w:szCs w:val="28"/>
        </w:rPr>
      </w:pPr>
      <w:r w:rsidRPr="00115EA8">
        <w:rPr>
          <w:i/>
        </w:rPr>
        <w:t>Подготовка логико-структурных схем по данной теме</w:t>
      </w:r>
    </w:p>
    <w:p w:rsidR="0035633F" w:rsidRPr="00115EA8" w:rsidRDefault="0035633F" w:rsidP="005A3007">
      <w:pPr>
        <w:pStyle w:val="Default"/>
        <w:ind w:left="708"/>
        <w:rPr>
          <w:i/>
        </w:rPr>
      </w:pPr>
    </w:p>
    <w:p w:rsidR="0035633F" w:rsidRPr="00DB77A2" w:rsidRDefault="0035633F" w:rsidP="005A3007">
      <w:pPr>
        <w:pStyle w:val="FootnoteText"/>
        <w:ind w:firstLine="709"/>
        <w:rPr>
          <w:b/>
          <w:sz w:val="24"/>
          <w:szCs w:val="24"/>
        </w:rPr>
      </w:pPr>
      <w:r>
        <w:rPr>
          <w:b/>
          <w:sz w:val="24"/>
          <w:szCs w:val="24"/>
        </w:rPr>
        <w:t>Тема 3</w:t>
      </w:r>
      <w:r w:rsidRPr="00241793">
        <w:rPr>
          <w:b/>
          <w:sz w:val="24"/>
          <w:szCs w:val="24"/>
        </w:rPr>
        <w:t>.</w:t>
      </w:r>
      <w:r w:rsidRPr="004066FA">
        <w:rPr>
          <w:b/>
          <w:sz w:val="24"/>
          <w:szCs w:val="24"/>
        </w:rPr>
        <w:t xml:space="preserve">Виды тренинга </w:t>
      </w:r>
      <w:r>
        <w:rPr>
          <w:b/>
          <w:sz w:val="24"/>
          <w:szCs w:val="24"/>
        </w:rPr>
        <w:t>делов</w:t>
      </w:r>
      <w:r w:rsidRPr="004066FA">
        <w:rPr>
          <w:b/>
          <w:sz w:val="24"/>
          <w:szCs w:val="24"/>
        </w:rPr>
        <w:t>ого общения</w:t>
      </w:r>
      <w:r w:rsidRPr="00B1272D">
        <w:rPr>
          <w:b/>
          <w:sz w:val="24"/>
          <w:szCs w:val="24"/>
        </w:rPr>
        <w:t>.</w:t>
      </w:r>
    </w:p>
    <w:p w:rsidR="0035633F" w:rsidRDefault="0035633F" w:rsidP="005A3007">
      <w:pPr>
        <w:jc w:val="both"/>
        <w:rPr>
          <w:b/>
          <w:i/>
        </w:rPr>
      </w:pPr>
      <w:r w:rsidRPr="00241793">
        <w:rPr>
          <w:b/>
          <w:i/>
        </w:rPr>
        <w:t xml:space="preserve">Вопросы к </w:t>
      </w:r>
      <w:r>
        <w:rPr>
          <w:b/>
          <w:i/>
        </w:rPr>
        <w:t>семинарскому</w:t>
      </w:r>
      <w:r w:rsidRPr="00241793">
        <w:rPr>
          <w:b/>
          <w:i/>
        </w:rPr>
        <w:t xml:space="preserve"> занятию:</w:t>
      </w:r>
    </w:p>
    <w:p w:rsidR="0035633F" w:rsidRDefault="0035633F" w:rsidP="005A3007">
      <w:pPr>
        <w:ind w:firstLine="708"/>
        <w:jc w:val="both"/>
      </w:pPr>
      <w:r>
        <w:t xml:space="preserve">1. Психологический тренинг. </w:t>
      </w:r>
    </w:p>
    <w:p w:rsidR="0035633F" w:rsidRDefault="0035633F" w:rsidP="005A3007">
      <w:pPr>
        <w:ind w:firstLine="708"/>
        <w:jc w:val="both"/>
      </w:pPr>
      <w:r>
        <w:t xml:space="preserve">2. Групповой тренинг. </w:t>
      </w:r>
    </w:p>
    <w:p w:rsidR="0035633F" w:rsidRDefault="0035633F" w:rsidP="005A3007">
      <w:pPr>
        <w:ind w:firstLine="708"/>
        <w:jc w:val="both"/>
      </w:pPr>
      <w:r>
        <w:t xml:space="preserve">3. Тренинг общения. </w:t>
      </w:r>
    </w:p>
    <w:p w:rsidR="0035633F" w:rsidRDefault="0035633F" w:rsidP="005A3007">
      <w:pPr>
        <w:ind w:firstLine="708"/>
        <w:jc w:val="both"/>
      </w:pPr>
      <w:r>
        <w:t xml:space="preserve">4. Ролевой тренинг. </w:t>
      </w:r>
    </w:p>
    <w:p w:rsidR="0035633F" w:rsidRDefault="0035633F" w:rsidP="005A3007">
      <w:pPr>
        <w:ind w:firstLine="708"/>
        <w:jc w:val="both"/>
      </w:pPr>
      <w:r>
        <w:t xml:space="preserve">5. Тренинг сензитивности. </w:t>
      </w:r>
    </w:p>
    <w:p w:rsidR="0035633F" w:rsidRDefault="0035633F" w:rsidP="005A3007">
      <w:pPr>
        <w:ind w:firstLine="708"/>
        <w:jc w:val="both"/>
      </w:pPr>
      <w:r>
        <w:t xml:space="preserve">6. Тренинг партнерского и межличностного общения. </w:t>
      </w:r>
    </w:p>
    <w:p w:rsidR="0035633F" w:rsidRDefault="0035633F" w:rsidP="005A3007">
      <w:pPr>
        <w:ind w:firstLine="708"/>
        <w:jc w:val="both"/>
      </w:pPr>
      <w:r>
        <w:t xml:space="preserve">7. Тренинг ассертивности. </w:t>
      </w:r>
    </w:p>
    <w:p w:rsidR="0035633F" w:rsidRDefault="0035633F" w:rsidP="005A3007">
      <w:pPr>
        <w:ind w:firstLine="708"/>
        <w:jc w:val="both"/>
      </w:pPr>
      <w:r>
        <w:t xml:space="preserve">8. Тренинг профессиональных навыков. </w:t>
      </w:r>
    </w:p>
    <w:p w:rsidR="0035633F" w:rsidRDefault="0035633F" w:rsidP="005A3007">
      <w:pPr>
        <w:ind w:firstLine="708"/>
        <w:jc w:val="both"/>
      </w:pPr>
      <w:r>
        <w:t xml:space="preserve">9. Тренинг командообразования. </w:t>
      </w:r>
    </w:p>
    <w:p w:rsidR="0035633F" w:rsidRDefault="0035633F" w:rsidP="005A3007">
      <w:pPr>
        <w:ind w:firstLine="708"/>
        <w:jc w:val="both"/>
      </w:pPr>
      <w:r>
        <w:t xml:space="preserve">10. Тренинг креативности. </w:t>
      </w:r>
    </w:p>
    <w:p w:rsidR="0035633F" w:rsidRPr="00DB77A2" w:rsidRDefault="0035633F" w:rsidP="005A3007">
      <w:pPr>
        <w:ind w:firstLine="708"/>
        <w:jc w:val="both"/>
        <w:rPr>
          <w:b/>
          <w:i/>
        </w:rPr>
      </w:pPr>
      <w:r>
        <w:t>11. Тренинг личностного роста</w:t>
      </w:r>
    </w:p>
    <w:p w:rsidR="0035633F" w:rsidRPr="00DB77A2" w:rsidRDefault="0035633F" w:rsidP="005A3007">
      <w:pPr>
        <w:rPr>
          <w:b/>
          <w:i/>
        </w:rPr>
      </w:pPr>
      <w:r>
        <w:rPr>
          <w:b/>
          <w:i/>
        </w:rPr>
        <w:t xml:space="preserve">Задания к </w:t>
      </w:r>
      <w:r w:rsidRPr="00241793">
        <w:rPr>
          <w:b/>
          <w:i/>
        </w:rPr>
        <w:t xml:space="preserve"> занятию</w:t>
      </w:r>
    </w:p>
    <w:p w:rsidR="0035633F" w:rsidRPr="0082621B" w:rsidRDefault="0035633F" w:rsidP="005A3007">
      <w:pPr>
        <w:jc w:val="both"/>
        <w:rPr>
          <w:i/>
        </w:rPr>
      </w:pPr>
      <w:r>
        <w:rPr>
          <w:i/>
        </w:rPr>
        <w:t>Подготовка эссе</w:t>
      </w:r>
    </w:p>
    <w:p w:rsidR="0035633F" w:rsidRPr="00B1272D" w:rsidRDefault="0035633F" w:rsidP="005A3007">
      <w:pPr>
        <w:jc w:val="both"/>
      </w:pPr>
      <w:r>
        <w:rPr>
          <w:i/>
        </w:rPr>
        <w:tab/>
      </w:r>
      <w:r>
        <w:t>Тема: Как стать психологом-тренером?</w:t>
      </w:r>
    </w:p>
    <w:p w:rsidR="0035633F" w:rsidRPr="0082621B" w:rsidRDefault="0035633F" w:rsidP="005A3007">
      <w:pPr>
        <w:jc w:val="both"/>
        <w:rPr>
          <w:i/>
        </w:rPr>
      </w:pPr>
      <w:r w:rsidRPr="0082621B">
        <w:rPr>
          <w:i/>
        </w:rPr>
        <w:t>Проблемно-аналитическое задание</w:t>
      </w:r>
    </w:p>
    <w:p w:rsidR="0035633F" w:rsidRDefault="0035633F" w:rsidP="005A3007">
      <w:pPr>
        <w:ind w:firstLine="708"/>
        <w:jc w:val="both"/>
        <w:rPr>
          <w:iCs/>
        </w:rPr>
      </w:pPr>
      <w:r>
        <w:rPr>
          <w:iCs/>
        </w:rPr>
        <w:t>Провести анализ эссе с точки зрения соответствия своих личностных свойств профессионально важным качествам психолога-тренера.</w:t>
      </w:r>
    </w:p>
    <w:p w:rsidR="0035633F" w:rsidRDefault="0035633F" w:rsidP="005A3007">
      <w:pPr>
        <w:jc w:val="both"/>
        <w:rPr>
          <w:i/>
        </w:rPr>
      </w:pPr>
      <w:r>
        <w:rPr>
          <w:i/>
        </w:rPr>
        <w:t>Подготовка к дискуссии</w:t>
      </w:r>
    </w:p>
    <w:p w:rsidR="0035633F" w:rsidRDefault="0035633F" w:rsidP="005A3007">
      <w:pPr>
        <w:ind w:left="720"/>
        <w:jc w:val="both"/>
      </w:pPr>
      <w:r>
        <w:t>Подготовить и провести дискуссию по выработке правил поведения и общения в группе.</w:t>
      </w:r>
    </w:p>
    <w:p w:rsidR="0035633F" w:rsidRDefault="0035633F" w:rsidP="005A3007">
      <w:pPr>
        <w:jc w:val="both"/>
      </w:pPr>
      <w:r>
        <w:tab/>
        <w:t>Ответить на вопросы после дискуссии</w:t>
      </w:r>
    </w:p>
    <w:p w:rsidR="0035633F" w:rsidRDefault="0035633F" w:rsidP="005A3007">
      <w:pPr>
        <w:jc w:val="both"/>
      </w:pPr>
      <w:r>
        <w:tab/>
        <w:t>1. Какова цель жизни группы?</w:t>
      </w:r>
    </w:p>
    <w:p w:rsidR="0035633F" w:rsidRDefault="0035633F" w:rsidP="005A3007">
      <w:pPr>
        <w:jc w:val="both"/>
      </w:pPr>
      <w:r>
        <w:tab/>
        <w:t>2. Что делать можно?</w:t>
      </w:r>
    </w:p>
    <w:p w:rsidR="0035633F" w:rsidRDefault="0035633F" w:rsidP="005A3007">
      <w:pPr>
        <w:jc w:val="both"/>
      </w:pPr>
      <w:r>
        <w:tab/>
        <w:t>3. Что делать нельзя?</w:t>
      </w:r>
    </w:p>
    <w:p w:rsidR="0035633F" w:rsidRDefault="0035633F" w:rsidP="005A3007">
      <w:pPr>
        <w:jc w:val="both"/>
      </w:pPr>
      <w:r>
        <w:tab/>
        <w:t>4. Каковы будут санкции в отношении нарушителей?</w:t>
      </w:r>
    </w:p>
    <w:p w:rsidR="0035633F" w:rsidRDefault="0035633F" w:rsidP="005A3007">
      <w:pPr>
        <w:jc w:val="both"/>
      </w:pPr>
      <w:r>
        <w:tab/>
        <w:t>5. Кто будет накладывать санкции от имени группы?</w:t>
      </w:r>
    </w:p>
    <w:p w:rsidR="0035633F" w:rsidRDefault="0035633F" w:rsidP="005A3007">
      <w:pPr>
        <w:jc w:val="both"/>
      </w:pPr>
      <w:r>
        <w:tab/>
        <w:t>Подвести итоги в письменном виде (свод правил)</w:t>
      </w:r>
    </w:p>
    <w:p w:rsidR="0035633F" w:rsidRPr="00C60391" w:rsidRDefault="0035633F" w:rsidP="005A3007">
      <w:pPr>
        <w:pStyle w:val="NormalWeb"/>
        <w:spacing w:after="0"/>
        <w:ind w:left="709" w:hanging="709"/>
        <w:rPr>
          <w:rFonts w:ascii="Times New Roman" w:hAnsi="Times New Roman"/>
          <w:i/>
          <w:iCs/>
          <w:color w:val="auto"/>
          <w:sz w:val="24"/>
          <w:szCs w:val="24"/>
        </w:rPr>
      </w:pPr>
      <w:r>
        <w:rPr>
          <w:rFonts w:ascii="Times New Roman" w:hAnsi="Times New Roman"/>
          <w:i/>
          <w:iCs/>
          <w:color w:val="auto"/>
          <w:sz w:val="24"/>
          <w:szCs w:val="24"/>
        </w:rPr>
        <w:t>Деловая</w:t>
      </w:r>
      <w:r w:rsidRPr="00C60391">
        <w:rPr>
          <w:rFonts w:ascii="Times New Roman" w:hAnsi="Times New Roman"/>
          <w:i/>
          <w:iCs/>
          <w:color w:val="auto"/>
          <w:sz w:val="24"/>
          <w:szCs w:val="24"/>
        </w:rPr>
        <w:t xml:space="preserve"> игра</w:t>
      </w:r>
    </w:p>
    <w:p w:rsidR="0035633F" w:rsidRDefault="0035633F" w:rsidP="005A3007">
      <w:pPr>
        <w:pStyle w:val="NormalWeb"/>
        <w:spacing w:after="0"/>
        <w:ind w:left="426"/>
        <w:jc w:val="both"/>
        <w:rPr>
          <w:rFonts w:ascii="Times New Roman" w:hAnsi="Times New Roman"/>
          <w:iCs/>
          <w:color w:val="auto"/>
          <w:sz w:val="24"/>
          <w:szCs w:val="24"/>
        </w:rPr>
      </w:pPr>
      <w:r>
        <w:rPr>
          <w:rFonts w:ascii="Times New Roman" w:hAnsi="Times New Roman"/>
          <w:iCs/>
          <w:color w:val="auto"/>
          <w:sz w:val="24"/>
          <w:szCs w:val="24"/>
        </w:rPr>
        <w:tab/>
        <w:t>Тема «Поэтапное формирование умственных действий»</w:t>
      </w:r>
    </w:p>
    <w:p w:rsidR="0035633F" w:rsidRDefault="0035633F" w:rsidP="005A3007">
      <w:pPr>
        <w:pStyle w:val="NormalWeb"/>
        <w:spacing w:after="0"/>
        <w:ind w:left="720"/>
        <w:jc w:val="both"/>
        <w:rPr>
          <w:rFonts w:ascii="Times New Roman" w:hAnsi="Times New Roman"/>
          <w:iCs/>
          <w:color w:val="auto"/>
          <w:sz w:val="24"/>
          <w:szCs w:val="24"/>
        </w:rPr>
      </w:pPr>
      <w:r>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35633F" w:rsidRPr="009C704F" w:rsidRDefault="0035633F" w:rsidP="005A3007">
      <w:pPr>
        <w:pStyle w:val="NormalWeb"/>
        <w:spacing w:after="0"/>
        <w:jc w:val="both"/>
        <w:rPr>
          <w:rFonts w:ascii="Times New Roman" w:hAnsi="Times New Roman"/>
          <w:i/>
          <w:iCs/>
          <w:color w:val="auto"/>
          <w:sz w:val="24"/>
          <w:szCs w:val="24"/>
        </w:rPr>
      </w:pPr>
      <w:r w:rsidRPr="009C704F">
        <w:rPr>
          <w:rFonts w:ascii="Times New Roman" w:hAnsi="Times New Roman"/>
          <w:i/>
          <w:iCs/>
          <w:color w:val="auto"/>
          <w:sz w:val="24"/>
          <w:szCs w:val="24"/>
        </w:rPr>
        <w:t>Обсуждение</w:t>
      </w:r>
      <w:r>
        <w:rPr>
          <w:rFonts w:ascii="Times New Roman" w:hAnsi="Times New Roman"/>
          <w:i/>
          <w:iCs/>
          <w:color w:val="auto"/>
          <w:sz w:val="24"/>
          <w:szCs w:val="24"/>
        </w:rPr>
        <w:t xml:space="preserve"> (дискуссия)</w:t>
      </w:r>
    </w:p>
    <w:p w:rsidR="0035633F" w:rsidRDefault="0035633F" w:rsidP="005A3007">
      <w:pPr>
        <w:pStyle w:val="NormalWeb"/>
        <w:spacing w:after="0"/>
        <w:ind w:left="720"/>
        <w:jc w:val="both"/>
        <w:rPr>
          <w:rFonts w:ascii="Times New Roman" w:hAnsi="Times New Roman"/>
          <w:iCs/>
          <w:color w:val="auto"/>
          <w:sz w:val="24"/>
          <w:szCs w:val="24"/>
        </w:rPr>
      </w:pPr>
      <w:r>
        <w:rPr>
          <w:rFonts w:ascii="Times New Roman" w:hAnsi="Times New Roman"/>
          <w:iCs/>
          <w:color w:val="auto"/>
          <w:sz w:val="24"/>
          <w:szCs w:val="24"/>
        </w:rPr>
        <w:t>В конце игры подводятся итоги, при этом необходимо ответить на вопрос «Как организованная деятельность влияет на результаты игры?»</w:t>
      </w:r>
    </w:p>
    <w:p w:rsidR="0035633F" w:rsidRDefault="0035633F" w:rsidP="005A3007">
      <w:pPr>
        <w:pStyle w:val="NormalWeb"/>
        <w:spacing w:after="0"/>
        <w:jc w:val="both"/>
        <w:rPr>
          <w:rFonts w:ascii="Times New Roman" w:hAnsi="Times New Roman"/>
          <w:i/>
          <w:iCs/>
          <w:color w:val="auto"/>
          <w:sz w:val="24"/>
          <w:szCs w:val="24"/>
        </w:rPr>
      </w:pPr>
      <w:r>
        <w:rPr>
          <w:rFonts w:ascii="Times New Roman" w:hAnsi="Times New Roman"/>
          <w:i/>
          <w:iCs/>
          <w:color w:val="auto"/>
          <w:sz w:val="24"/>
          <w:szCs w:val="24"/>
        </w:rPr>
        <w:t>Исследовательское задание</w:t>
      </w:r>
    </w:p>
    <w:p w:rsidR="0035633F" w:rsidRDefault="0035633F" w:rsidP="005A3007">
      <w:pPr>
        <w:pStyle w:val="NormalWeb"/>
        <w:spacing w:after="0"/>
        <w:jc w:val="both"/>
        <w:rPr>
          <w:rFonts w:ascii="Times New Roman" w:hAnsi="Times New Roman"/>
          <w:iCs/>
          <w:color w:val="auto"/>
          <w:sz w:val="24"/>
          <w:szCs w:val="24"/>
        </w:rPr>
      </w:pPr>
      <w:r>
        <w:rPr>
          <w:rFonts w:ascii="Times New Roman" w:hAnsi="Times New Roman"/>
          <w:i/>
          <w:iCs/>
          <w:color w:val="auto"/>
          <w:sz w:val="24"/>
          <w:szCs w:val="24"/>
        </w:rPr>
        <w:tab/>
      </w:r>
      <w:r w:rsidRPr="00E80661">
        <w:rPr>
          <w:rFonts w:ascii="Times New Roman" w:hAnsi="Times New Roman"/>
          <w:iCs/>
          <w:color w:val="auto"/>
          <w:sz w:val="24"/>
          <w:szCs w:val="24"/>
        </w:rPr>
        <w:t>Провести мини-исследование эффективности тренингов креативности и личностного роста</w:t>
      </w:r>
      <w:r>
        <w:rPr>
          <w:rFonts w:ascii="Times New Roman" w:hAnsi="Times New Roman"/>
          <w:iCs/>
          <w:color w:val="auto"/>
          <w:sz w:val="24"/>
          <w:szCs w:val="24"/>
        </w:rPr>
        <w:t>.</w:t>
      </w:r>
    </w:p>
    <w:p w:rsidR="0035633F" w:rsidRPr="00E80661" w:rsidRDefault="0035633F" w:rsidP="005A3007">
      <w:pPr>
        <w:pStyle w:val="NormalWeb"/>
        <w:spacing w:after="0"/>
        <w:jc w:val="both"/>
        <w:rPr>
          <w:rFonts w:ascii="Times New Roman" w:hAnsi="Times New Roman"/>
          <w:iCs/>
          <w:color w:val="auto"/>
          <w:sz w:val="24"/>
          <w:szCs w:val="24"/>
        </w:rPr>
      </w:pPr>
      <w:r>
        <w:rPr>
          <w:rFonts w:ascii="Times New Roman" w:hAnsi="Times New Roman"/>
          <w:iCs/>
          <w:color w:val="auto"/>
          <w:sz w:val="24"/>
          <w:szCs w:val="24"/>
        </w:rPr>
        <w:tab/>
        <w:t>Провести предварительное тестирование.</w:t>
      </w:r>
    </w:p>
    <w:p w:rsidR="0035633F" w:rsidRDefault="0035633F" w:rsidP="005A3007">
      <w:pPr>
        <w:pStyle w:val="NormalWeb"/>
        <w:spacing w:after="0"/>
        <w:jc w:val="both"/>
        <w:rPr>
          <w:rFonts w:ascii="Times New Roman" w:hAnsi="Times New Roman"/>
          <w:iCs/>
          <w:color w:val="auto"/>
          <w:sz w:val="24"/>
          <w:szCs w:val="24"/>
        </w:rPr>
      </w:pPr>
      <w:r>
        <w:rPr>
          <w:rFonts w:ascii="Times New Roman" w:hAnsi="Times New Roman"/>
          <w:i/>
          <w:iCs/>
          <w:color w:val="auto"/>
          <w:sz w:val="24"/>
          <w:szCs w:val="24"/>
        </w:rPr>
        <w:tab/>
      </w:r>
      <w:r>
        <w:rPr>
          <w:rFonts w:ascii="Times New Roman" w:hAnsi="Times New Roman"/>
          <w:iCs/>
          <w:color w:val="auto"/>
          <w:sz w:val="24"/>
          <w:szCs w:val="24"/>
        </w:rPr>
        <w:t>Взять по 3-4 упражнения из арсенала тренингов креативности и личностного роста и провести их в двух разных группах.</w:t>
      </w:r>
    </w:p>
    <w:p w:rsidR="0035633F" w:rsidRPr="00E80661" w:rsidRDefault="0035633F" w:rsidP="005A3007">
      <w:pPr>
        <w:pStyle w:val="NormalWeb"/>
        <w:spacing w:after="0"/>
        <w:jc w:val="both"/>
        <w:rPr>
          <w:rFonts w:ascii="Times New Roman" w:hAnsi="Times New Roman"/>
          <w:iCs/>
          <w:color w:val="auto"/>
          <w:sz w:val="24"/>
          <w:szCs w:val="24"/>
        </w:rPr>
      </w:pPr>
      <w:r>
        <w:rPr>
          <w:rFonts w:ascii="Times New Roman" w:hAnsi="Times New Roman"/>
          <w:iCs/>
          <w:color w:val="auto"/>
          <w:sz w:val="24"/>
          <w:szCs w:val="24"/>
        </w:rPr>
        <w:tab/>
        <w:t>Провести контрольное тестирование.</w:t>
      </w:r>
    </w:p>
    <w:p w:rsidR="0035633F" w:rsidRDefault="0035633F" w:rsidP="005A3007">
      <w:pPr>
        <w:pStyle w:val="FootnoteText"/>
        <w:rPr>
          <w:i/>
          <w:sz w:val="24"/>
          <w:szCs w:val="24"/>
        </w:rPr>
      </w:pPr>
      <w:r>
        <w:rPr>
          <w:i/>
          <w:sz w:val="24"/>
          <w:szCs w:val="24"/>
        </w:rPr>
        <w:t>Психодиагностическое тестирование</w:t>
      </w:r>
    </w:p>
    <w:p w:rsidR="0035633F" w:rsidRPr="001D15A5" w:rsidRDefault="0035633F" w:rsidP="005A3007">
      <w:pPr>
        <w:pStyle w:val="FootnoteText"/>
        <w:rPr>
          <w:sz w:val="24"/>
          <w:szCs w:val="24"/>
        </w:rPr>
      </w:pPr>
      <w:r>
        <w:rPr>
          <w:i/>
          <w:sz w:val="24"/>
          <w:szCs w:val="24"/>
        </w:rPr>
        <w:tab/>
      </w:r>
      <w:r w:rsidRPr="001D15A5">
        <w:rPr>
          <w:sz w:val="24"/>
          <w:szCs w:val="24"/>
        </w:rPr>
        <w:t>Использование различных тестов и методик для оценки различных видов и уровней способностей (КОТ, КОС, тест Амтхауэра, матрицы Равена и т.д.)</w:t>
      </w:r>
      <w:r>
        <w:rPr>
          <w:sz w:val="24"/>
          <w:szCs w:val="24"/>
        </w:rPr>
        <w:t xml:space="preserve"> до тренинговых упражнений и после.</w:t>
      </w:r>
    </w:p>
    <w:p w:rsidR="0035633F" w:rsidRDefault="0035633F" w:rsidP="005A3007">
      <w:pPr>
        <w:jc w:val="both"/>
        <w:rPr>
          <w:i/>
        </w:rPr>
      </w:pPr>
      <w:r>
        <w:rPr>
          <w:i/>
        </w:rPr>
        <w:t>Обсуждение полученных результатов</w:t>
      </w:r>
    </w:p>
    <w:p w:rsidR="0035633F" w:rsidRPr="003538C2" w:rsidRDefault="0035633F" w:rsidP="005A3007">
      <w:pPr>
        <w:rPr>
          <w:bCs/>
          <w:i/>
        </w:rPr>
      </w:pPr>
      <w:r w:rsidRPr="003538C2">
        <w:rPr>
          <w:bCs/>
          <w:i/>
        </w:rPr>
        <w:t>Кейс-задача</w:t>
      </w:r>
    </w:p>
    <w:p w:rsidR="0035633F" w:rsidRPr="003F5BA8" w:rsidRDefault="0035633F" w:rsidP="005A3007">
      <w:pPr>
        <w:ind w:firstLine="708"/>
      </w:pPr>
      <w:r w:rsidRPr="003F5BA8">
        <w:t>Описание ситуации:</w:t>
      </w:r>
    </w:p>
    <w:p w:rsidR="0035633F" w:rsidRPr="003F5BA8" w:rsidRDefault="0035633F" w:rsidP="005A3007">
      <w:pPr>
        <w:ind w:firstLine="708"/>
      </w:pPr>
      <w:r w:rsidRPr="003F5BA8">
        <w:t>Вы – психолог, бизнес-тренер. К вам обратилась организация«Меркурий-трейд», в лице сотрудника отдела кадров, с просьбой провеститренинг командообразования. Известно, что тренинг предназначен дляменеджеров по продажам продукции компании. Менеджеры по продажамосуществляют продажи в индивидуальном режиме. Последнее времязамечена более высокая, чем обычно, текучка кадров.</w:t>
      </w:r>
    </w:p>
    <w:p w:rsidR="0035633F" w:rsidRPr="003F5BA8" w:rsidRDefault="0035633F" w:rsidP="005A3007">
      <w:pPr>
        <w:ind w:firstLine="708"/>
      </w:pPr>
      <w:r w:rsidRPr="003F5BA8">
        <w:t>Задания.</w:t>
      </w:r>
    </w:p>
    <w:p w:rsidR="0035633F" w:rsidRPr="003F5BA8" w:rsidRDefault="0035633F" w:rsidP="005A3007">
      <w:pPr>
        <w:ind w:firstLine="708"/>
      </w:pPr>
      <w:r w:rsidRPr="003F5BA8">
        <w:t>1. Выясните всё, что нужно, чтоб подготовить программу тренинга.</w:t>
      </w:r>
    </w:p>
    <w:p w:rsidR="0035633F" w:rsidRPr="003F5BA8" w:rsidRDefault="0035633F" w:rsidP="005A3007">
      <w:pPr>
        <w:ind w:firstLine="708"/>
      </w:pPr>
      <w:r w:rsidRPr="003F5BA8">
        <w:t>2. Составьте план работы с данной организацией. Обоснуйте своидействия.</w:t>
      </w:r>
    </w:p>
    <w:p w:rsidR="0035633F" w:rsidRPr="003F5BA8" w:rsidRDefault="0035633F" w:rsidP="005A3007">
      <w:pPr>
        <w:ind w:firstLine="708"/>
      </w:pPr>
      <w:r w:rsidRPr="003F5BA8">
        <w:t>3. Составьте список обязательных вопросов для встречи.</w:t>
      </w:r>
    </w:p>
    <w:p w:rsidR="0035633F" w:rsidRPr="003F5BA8" w:rsidRDefault="0035633F" w:rsidP="005A3007">
      <w:pPr>
        <w:ind w:firstLine="708"/>
        <w:rPr>
          <w:b/>
          <w:bCs/>
        </w:rPr>
      </w:pPr>
      <w:r w:rsidRPr="003F5BA8">
        <w:rPr>
          <w:b/>
          <w:bCs/>
        </w:rPr>
        <w:t>Критерии оценивания:</w:t>
      </w:r>
    </w:p>
    <w:p w:rsidR="0035633F" w:rsidRPr="003F5BA8" w:rsidRDefault="0035633F" w:rsidP="005A3007">
      <w:pPr>
        <w:ind w:firstLine="708"/>
      </w:pPr>
      <w:r w:rsidRPr="003F5BA8">
        <w:t>- оценка «зачтено» выставляется обучающемуся, если в плане работы ссубъектами ситуации предложены действия и мероприятиясоответствующие поставленной задаче, при описании планов работыиспользованы знания из дисциплины «</w:t>
      </w:r>
      <w:r>
        <w:t>П</w:t>
      </w:r>
      <w:r w:rsidRPr="003F5BA8">
        <w:t>сихологическ</w:t>
      </w:r>
      <w:r>
        <w:t xml:space="preserve">ий </w:t>
      </w:r>
      <w:r w:rsidRPr="003F5BA8">
        <w:t>тренинг», использована научная терминология.</w:t>
      </w:r>
    </w:p>
    <w:p w:rsidR="0035633F" w:rsidRDefault="0035633F" w:rsidP="005A3007">
      <w:pPr>
        <w:ind w:firstLine="708"/>
      </w:pPr>
      <w:r w:rsidRPr="003F5BA8">
        <w:t>- оценка «не зачтено» описание последующих действий дается«бытовым» языком, планируемые действия и мероприятия фрагментарны ине соответствуют поставленной задаче, студент не может обосновать цельпланируемых действий.</w:t>
      </w:r>
    </w:p>
    <w:p w:rsidR="0035633F" w:rsidRPr="000B1835" w:rsidRDefault="0035633F" w:rsidP="005A3007">
      <w:pPr>
        <w:rPr>
          <w:i/>
          <w:iCs/>
        </w:rPr>
      </w:pPr>
      <w:r>
        <w:rPr>
          <w:i/>
          <w:iCs/>
        </w:rPr>
        <w:t>Тренинговое задание</w:t>
      </w:r>
    </w:p>
    <w:p w:rsidR="0035633F" w:rsidRPr="000B1835" w:rsidRDefault="0035633F" w:rsidP="005A3007">
      <w:pPr>
        <w:ind w:firstLine="708"/>
        <w:rPr>
          <w:iCs/>
        </w:rPr>
      </w:pPr>
      <w:r>
        <w:rPr>
          <w:iCs/>
        </w:rPr>
        <w:t>Тема «</w:t>
      </w:r>
      <w:r w:rsidRPr="000B1835">
        <w:rPr>
          <w:iCs/>
        </w:rPr>
        <w:t>Хвост к хвосту</w:t>
      </w:r>
      <w:r>
        <w:rPr>
          <w:iCs/>
        </w:rPr>
        <w:t>»</w:t>
      </w:r>
    </w:p>
    <w:p w:rsidR="0035633F" w:rsidRPr="000B1835" w:rsidRDefault="0035633F" w:rsidP="005A3007">
      <w:pPr>
        <w:ind w:firstLine="708"/>
      </w:pPr>
      <w:r w:rsidRPr="000B1835">
        <w:t>1 этап. Все участники стоят в общем кругу. Инструкция: «Сейчас я Вам</w:t>
      </w:r>
    </w:p>
    <w:p w:rsidR="0035633F" w:rsidRPr="000B1835" w:rsidRDefault="0035633F" w:rsidP="005A3007">
      <w:pPr>
        <w:ind w:firstLine="708"/>
      </w:pPr>
      <w:r w:rsidRPr="000B1835">
        <w:t>буду давать команды (например, «Хвост к хвосту!», «Нос к носу!», «Правая</w:t>
      </w:r>
    </w:p>
    <w:p w:rsidR="0035633F" w:rsidRPr="000B1835" w:rsidRDefault="0035633F" w:rsidP="005A3007">
      <w:pPr>
        <w:ind w:firstLine="708"/>
      </w:pPr>
      <w:r w:rsidRPr="000B1835">
        <w:t>рука к левой ноге!»…), и Вы, в соответствии с моими словами, должны очень</w:t>
      </w:r>
    </w:p>
    <w:p w:rsidR="0035633F" w:rsidRPr="000B1835" w:rsidRDefault="0035633F" w:rsidP="005A3007">
      <w:pPr>
        <w:ind w:firstLine="708"/>
      </w:pPr>
      <w:r w:rsidRPr="000B1835">
        <w:t>быстро образовать пары, прикоснувшись к напарнику оговоренной частью</w:t>
      </w:r>
    </w:p>
    <w:p w:rsidR="0035633F" w:rsidRPr="000B1835" w:rsidRDefault="0035633F" w:rsidP="005A3007">
      <w:pPr>
        <w:ind w:firstLine="708"/>
      </w:pPr>
      <w:r w:rsidRPr="000B1835">
        <w:t>тела.»</w:t>
      </w:r>
    </w:p>
    <w:p w:rsidR="0035633F" w:rsidRPr="000B1835" w:rsidRDefault="0035633F" w:rsidP="005A3007">
      <w:pPr>
        <w:ind w:firstLine="708"/>
      </w:pPr>
      <w:r w:rsidRPr="000B1835">
        <w:rPr>
          <w:b/>
        </w:rPr>
        <w:t>2 этап.</w:t>
      </w:r>
      <w:r w:rsidRPr="000B1835">
        <w:t xml:space="preserve"> Инструкция: «Сейчас мы продолжим игру, но теперь Вы</w:t>
      </w:r>
    </w:p>
    <w:p w:rsidR="0035633F" w:rsidRPr="000B1835" w:rsidRDefault="0035633F" w:rsidP="005A3007">
      <w:pPr>
        <w:ind w:firstLine="708"/>
      </w:pPr>
      <w:r w:rsidRPr="000B1835">
        <w:t>попробуйте изменить свою модель поведения. Те участники, которые</w:t>
      </w:r>
    </w:p>
    <w:p w:rsidR="0035633F" w:rsidRPr="000B1835" w:rsidRDefault="0035633F" w:rsidP="005A3007">
      <w:pPr>
        <w:ind w:firstLine="708"/>
      </w:pPr>
      <w:r w:rsidRPr="000B1835">
        <w:t>занимали активную позицию, подождите, пока Вас выберут; те, кто выбирал</w:t>
      </w:r>
    </w:p>
    <w:p w:rsidR="0035633F" w:rsidRPr="000B1835" w:rsidRDefault="0035633F" w:rsidP="005A3007">
      <w:pPr>
        <w:ind w:firstLine="708"/>
      </w:pPr>
      <w:r w:rsidRPr="000B1835">
        <w:t>только рядом стоящих или знакомых, расширьте свой ареал и т.д. Отследите,</w:t>
      </w:r>
    </w:p>
    <w:p w:rsidR="0035633F" w:rsidRDefault="0035633F" w:rsidP="005A3007">
      <w:pPr>
        <w:ind w:firstLine="708"/>
      </w:pPr>
      <w:r w:rsidRPr="000B1835">
        <w:t>как Вы себя чувствуете в новой роли».</w:t>
      </w:r>
    </w:p>
    <w:p w:rsidR="0035633F" w:rsidRPr="00547ACD" w:rsidRDefault="0035633F" w:rsidP="005A3007">
      <w:pPr>
        <w:rPr>
          <w:i/>
        </w:rPr>
      </w:pPr>
      <w:r>
        <w:rPr>
          <w:i/>
        </w:rPr>
        <w:t>Тренинговое задание</w:t>
      </w:r>
    </w:p>
    <w:p w:rsidR="0035633F" w:rsidRPr="00547ACD" w:rsidRDefault="0035633F" w:rsidP="005A3007">
      <w:pPr>
        <w:ind w:firstLine="708"/>
        <w:rPr>
          <w:iCs/>
        </w:rPr>
      </w:pPr>
      <w:r>
        <w:rPr>
          <w:iCs/>
        </w:rPr>
        <w:t>Тема «</w:t>
      </w:r>
      <w:r w:rsidRPr="00547ACD">
        <w:rPr>
          <w:iCs/>
        </w:rPr>
        <w:t>Испорченный телевизор</w:t>
      </w:r>
      <w:r>
        <w:rPr>
          <w:iCs/>
        </w:rPr>
        <w:t>»</w:t>
      </w:r>
    </w:p>
    <w:p w:rsidR="0035633F" w:rsidRPr="00547ACD" w:rsidRDefault="0035633F" w:rsidP="005A3007">
      <w:pPr>
        <w:ind w:firstLine="708"/>
      </w:pPr>
      <w:r w:rsidRPr="00547ACD">
        <w:t>Участники сидят в общем кругу. Инструкция: «Сейчас мы с Вами</w:t>
      </w:r>
    </w:p>
    <w:p w:rsidR="0035633F" w:rsidRPr="00547ACD" w:rsidRDefault="0035633F" w:rsidP="005A3007">
      <w:pPr>
        <w:ind w:firstLine="708"/>
      </w:pPr>
      <w:r w:rsidRPr="00547ACD">
        <w:t>выберем главного участника, который задумает какой-нибудь предмет. После</w:t>
      </w:r>
    </w:p>
    <w:p w:rsidR="0035633F" w:rsidRPr="00547ACD" w:rsidRDefault="0035633F" w:rsidP="005A3007">
      <w:pPr>
        <w:ind w:firstLine="708"/>
      </w:pPr>
      <w:r w:rsidRPr="00547ACD">
        <w:t>чего все честно закроют глаза. Главный участник дотронется до своего</w:t>
      </w:r>
    </w:p>
    <w:p w:rsidR="0035633F" w:rsidRPr="00547ACD" w:rsidRDefault="0035633F" w:rsidP="005A3007">
      <w:pPr>
        <w:ind w:firstLine="708"/>
      </w:pPr>
      <w:r w:rsidRPr="00547ACD">
        <w:t>соседа, тот откроет глаза и больше не будет их закрывать до конца игры.</w:t>
      </w:r>
    </w:p>
    <w:p w:rsidR="0035633F" w:rsidRPr="00547ACD" w:rsidRDefault="0035633F" w:rsidP="005A3007">
      <w:pPr>
        <w:ind w:firstLine="708"/>
      </w:pPr>
      <w:r w:rsidRPr="00547ACD">
        <w:t>Главный участник должен невербальными средствами изобразить ему</w:t>
      </w:r>
    </w:p>
    <w:p w:rsidR="0035633F" w:rsidRPr="00547ACD" w:rsidRDefault="0035633F" w:rsidP="005A3007">
      <w:pPr>
        <w:ind w:firstLine="708"/>
      </w:pPr>
      <w:r w:rsidRPr="00547ACD">
        <w:t>задуманный предмет, и когда сосед что-нибудь поймет для себя, он</w:t>
      </w:r>
    </w:p>
    <w:p w:rsidR="0035633F" w:rsidRPr="00547ACD" w:rsidRDefault="0035633F" w:rsidP="005A3007">
      <w:pPr>
        <w:ind w:firstLine="708"/>
      </w:pPr>
      <w:r w:rsidRPr="00547ACD">
        <w:t>дотрагивается до следующего участника… Игра продолжается в полном</w:t>
      </w:r>
    </w:p>
    <w:p w:rsidR="0035633F" w:rsidRPr="00547ACD" w:rsidRDefault="0035633F" w:rsidP="005A3007">
      <w:pPr>
        <w:ind w:firstLine="708"/>
      </w:pPr>
      <w:r w:rsidRPr="00547ACD">
        <w:t>молчании (смех не возбраняется) и в быстром темпе (чтобы не заскучали</w:t>
      </w:r>
    </w:p>
    <w:p w:rsidR="0035633F" w:rsidRPr="00547ACD" w:rsidRDefault="0035633F" w:rsidP="005A3007">
      <w:pPr>
        <w:ind w:firstLine="708"/>
      </w:pPr>
      <w:r w:rsidRPr="00547ACD">
        <w:t>последние игроки). По завершении круга все участники, начиная с</w:t>
      </w:r>
    </w:p>
    <w:p w:rsidR="0035633F" w:rsidRPr="00547ACD" w:rsidRDefault="0035633F" w:rsidP="005A3007">
      <w:pPr>
        <w:ind w:firstLine="708"/>
      </w:pPr>
      <w:r w:rsidRPr="00547ACD">
        <w:t>последнего, рассказывают, что они получили и передали.</w:t>
      </w:r>
    </w:p>
    <w:p w:rsidR="0035633F" w:rsidRDefault="0035633F" w:rsidP="005A3007">
      <w:pPr>
        <w:jc w:val="both"/>
        <w:rPr>
          <w:i/>
        </w:rPr>
      </w:pPr>
      <w:r>
        <w:rPr>
          <w:i/>
        </w:rPr>
        <w:t>Подготовка карт памяти</w:t>
      </w:r>
    </w:p>
    <w:p w:rsidR="0035633F" w:rsidRDefault="0035633F" w:rsidP="005A3007">
      <w:pPr>
        <w:jc w:val="both"/>
        <w:rPr>
          <w:i/>
        </w:rPr>
      </w:pPr>
    </w:p>
    <w:p w:rsidR="0035633F" w:rsidRDefault="0035633F" w:rsidP="005A3007">
      <w:pPr>
        <w:pStyle w:val="FootnoteText"/>
        <w:ind w:firstLine="709"/>
        <w:rPr>
          <w:b/>
          <w:sz w:val="24"/>
          <w:szCs w:val="24"/>
        </w:rPr>
      </w:pPr>
      <w:r>
        <w:rPr>
          <w:b/>
          <w:sz w:val="24"/>
          <w:szCs w:val="24"/>
        </w:rPr>
        <w:t>Тема 4</w:t>
      </w:r>
      <w:r w:rsidRPr="00241793">
        <w:rPr>
          <w:b/>
          <w:sz w:val="24"/>
          <w:szCs w:val="24"/>
        </w:rPr>
        <w:t>.</w:t>
      </w:r>
      <w:r w:rsidRPr="003E5790">
        <w:rPr>
          <w:b/>
          <w:sz w:val="24"/>
          <w:szCs w:val="24"/>
        </w:rPr>
        <w:t xml:space="preserve">Модели тренинга при различных формах </w:t>
      </w:r>
      <w:r>
        <w:rPr>
          <w:b/>
          <w:sz w:val="24"/>
          <w:szCs w:val="24"/>
        </w:rPr>
        <w:t>делов</w:t>
      </w:r>
      <w:r w:rsidRPr="003E5790">
        <w:rPr>
          <w:b/>
          <w:sz w:val="24"/>
          <w:szCs w:val="24"/>
        </w:rPr>
        <w:t>ого общения</w:t>
      </w:r>
      <w:r>
        <w:rPr>
          <w:b/>
          <w:sz w:val="24"/>
          <w:szCs w:val="24"/>
        </w:rPr>
        <w:t xml:space="preserve"> (проводится в форме практической подготовки)</w:t>
      </w:r>
    </w:p>
    <w:p w:rsidR="0035633F" w:rsidRPr="003E5790" w:rsidRDefault="0035633F" w:rsidP="005A3007">
      <w:pPr>
        <w:pStyle w:val="FootnoteText"/>
        <w:ind w:firstLine="709"/>
        <w:rPr>
          <w:b/>
          <w:sz w:val="24"/>
          <w:szCs w:val="24"/>
        </w:rPr>
      </w:pPr>
    </w:p>
    <w:p w:rsidR="0035633F" w:rsidRDefault="0035633F" w:rsidP="005A3007">
      <w:pPr>
        <w:jc w:val="both"/>
        <w:rPr>
          <w:b/>
          <w:i/>
        </w:rPr>
      </w:pPr>
      <w:r w:rsidRPr="00241793">
        <w:rPr>
          <w:b/>
          <w:i/>
        </w:rPr>
        <w:t xml:space="preserve">Вопросы к </w:t>
      </w:r>
      <w:r>
        <w:rPr>
          <w:b/>
          <w:i/>
        </w:rPr>
        <w:t>семинарскому</w:t>
      </w:r>
      <w:r w:rsidRPr="00241793">
        <w:rPr>
          <w:b/>
          <w:i/>
        </w:rPr>
        <w:t xml:space="preserve"> занятию:</w:t>
      </w:r>
    </w:p>
    <w:p w:rsidR="0035633F" w:rsidRDefault="0035633F" w:rsidP="005A3007">
      <w:pPr>
        <w:ind w:left="708"/>
        <w:jc w:val="both"/>
      </w:pPr>
      <w:r>
        <w:t>1. Тренинговое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xml:space="preserve">, презентаций, конфликта, телефонного разговора, самоподачи и построения делового имиджа. </w:t>
      </w:r>
    </w:p>
    <w:p w:rsidR="0035633F" w:rsidRDefault="0035633F" w:rsidP="005A3007">
      <w:pPr>
        <w:ind w:left="708"/>
        <w:jc w:val="both"/>
      </w:pPr>
      <w:r>
        <w:t>2. Эффективность тренинга и способы ее оценки.</w:t>
      </w:r>
    </w:p>
    <w:p w:rsidR="0035633F" w:rsidRDefault="0035633F" w:rsidP="005A3007">
      <w:pPr>
        <w:ind w:firstLine="708"/>
        <w:jc w:val="both"/>
        <w:rPr>
          <w:rFonts w:ascii="Times New Roman CYR" w:hAnsi="Times New Roman CYR" w:cs="Times New Roman CYR"/>
          <w:spacing w:val="-3"/>
        </w:rPr>
      </w:pPr>
      <w:r>
        <w:rPr>
          <w:rFonts w:ascii="Times New Roman CYR" w:hAnsi="Times New Roman CYR" w:cs="Times New Roman CYR"/>
          <w:spacing w:val="-3"/>
          <w:highlight w:val="white"/>
        </w:rPr>
        <w:t>3. Области применения тренингов делового общения.</w:t>
      </w:r>
    </w:p>
    <w:p w:rsidR="0035633F" w:rsidRDefault="0035633F" w:rsidP="005A3007">
      <w:pPr>
        <w:rPr>
          <w:b/>
          <w:i/>
        </w:rPr>
      </w:pPr>
      <w:r>
        <w:rPr>
          <w:b/>
          <w:i/>
        </w:rPr>
        <w:t xml:space="preserve">Задания к </w:t>
      </w:r>
      <w:r w:rsidRPr="00241793">
        <w:rPr>
          <w:b/>
          <w:i/>
        </w:rPr>
        <w:t xml:space="preserve"> занятию</w:t>
      </w:r>
    </w:p>
    <w:p w:rsidR="0035633F" w:rsidRDefault="0035633F" w:rsidP="00B94784">
      <w:pPr>
        <w:jc w:val="both"/>
        <w:rPr>
          <w:i/>
        </w:rPr>
      </w:pPr>
      <w:r>
        <w:rPr>
          <w:i/>
        </w:rPr>
        <w:t>Задание для практической подготовки</w:t>
      </w:r>
    </w:p>
    <w:p w:rsidR="0035633F" w:rsidRDefault="0035633F" w:rsidP="005A3007">
      <w:pPr>
        <w:jc w:val="both"/>
        <w:rPr>
          <w:i/>
        </w:rPr>
      </w:pPr>
      <w:r>
        <w:rPr>
          <w:i/>
        </w:rPr>
        <w:t>Информационный проект</w:t>
      </w:r>
    </w:p>
    <w:p w:rsidR="0035633F" w:rsidRDefault="0035633F" w:rsidP="005A3007">
      <w:pPr>
        <w:jc w:val="both"/>
      </w:pPr>
      <w:r>
        <w:tab/>
        <w:t>Тема  «Тренинговая модель деловой беседы»</w:t>
      </w:r>
    </w:p>
    <w:p w:rsidR="0035633F" w:rsidRDefault="0035633F" w:rsidP="005A3007">
      <w:pPr>
        <w:jc w:val="both"/>
      </w:pPr>
      <w:r>
        <w:tab/>
        <w:t>При разработке проекта быть готовым ответить на следующие вопросы:</w:t>
      </w:r>
    </w:p>
    <w:p w:rsidR="0035633F" w:rsidRDefault="0035633F" w:rsidP="005A3007">
      <w:pPr>
        <w:widowControl w:val="0"/>
        <w:numPr>
          <w:ilvl w:val="0"/>
          <w:numId w:val="50"/>
        </w:numPr>
        <w:autoSpaceDE w:val="0"/>
        <w:autoSpaceDN w:val="0"/>
        <w:adjustRightInd w:val="0"/>
        <w:jc w:val="both"/>
      </w:pPr>
      <w:r>
        <w:t>Что такое тренинговая модель деловой беседы?</w:t>
      </w:r>
    </w:p>
    <w:p w:rsidR="0035633F" w:rsidRDefault="0035633F" w:rsidP="005A3007">
      <w:pPr>
        <w:widowControl w:val="0"/>
        <w:numPr>
          <w:ilvl w:val="0"/>
          <w:numId w:val="50"/>
        </w:numPr>
        <w:autoSpaceDE w:val="0"/>
        <w:autoSpaceDN w:val="0"/>
        <w:adjustRightInd w:val="0"/>
        <w:jc w:val="both"/>
      </w:pPr>
      <w:r>
        <w:t>Какова ее структура?</w:t>
      </w:r>
    </w:p>
    <w:p w:rsidR="0035633F" w:rsidRDefault="0035633F" w:rsidP="005A3007">
      <w:pPr>
        <w:widowControl w:val="0"/>
        <w:numPr>
          <w:ilvl w:val="0"/>
          <w:numId w:val="50"/>
        </w:numPr>
        <w:autoSpaceDE w:val="0"/>
        <w:autoSpaceDN w:val="0"/>
        <w:adjustRightInd w:val="0"/>
        <w:jc w:val="both"/>
      </w:pPr>
      <w:r>
        <w:t>Можно ли эту модель применить к деловым переговорам?</w:t>
      </w:r>
    </w:p>
    <w:p w:rsidR="0035633F" w:rsidRPr="00353450" w:rsidRDefault="0035633F" w:rsidP="005A3007">
      <w:pPr>
        <w:widowControl w:val="0"/>
        <w:numPr>
          <w:ilvl w:val="0"/>
          <w:numId w:val="50"/>
        </w:numPr>
        <w:autoSpaceDE w:val="0"/>
        <w:autoSpaceDN w:val="0"/>
        <w:adjustRightInd w:val="0"/>
        <w:jc w:val="both"/>
      </w:pPr>
      <w:r>
        <w:t>Как определить эффективность этой модели?</w:t>
      </w:r>
    </w:p>
    <w:p w:rsidR="0035633F" w:rsidRPr="00732AF5" w:rsidRDefault="0035633F" w:rsidP="005A3007">
      <w:pPr>
        <w:jc w:val="both"/>
        <w:rPr>
          <w:i/>
        </w:rPr>
      </w:pPr>
      <w:r w:rsidRPr="002826D4">
        <w:rPr>
          <w:i/>
        </w:rPr>
        <w:t>Подготовка презентации</w:t>
      </w:r>
    </w:p>
    <w:p w:rsidR="0035633F" w:rsidRPr="002826D4" w:rsidRDefault="0035633F" w:rsidP="005A3007">
      <w:pPr>
        <w:ind w:firstLine="709"/>
        <w:jc w:val="both"/>
      </w:pPr>
      <w:r w:rsidRPr="002826D4">
        <w:t>Тема: «</w:t>
      </w:r>
      <w:r>
        <w:t>Тренинг навыков публичного выступления</w:t>
      </w:r>
      <w:r w:rsidRPr="002826D4">
        <w:t>»</w:t>
      </w:r>
    </w:p>
    <w:p w:rsidR="0035633F" w:rsidRDefault="0035633F" w:rsidP="005A3007">
      <w:pPr>
        <w:jc w:val="both"/>
        <w:rPr>
          <w:i/>
        </w:rPr>
      </w:pPr>
      <w:r>
        <w:rPr>
          <w:i/>
        </w:rPr>
        <w:t>Задание для практической подготовки</w:t>
      </w:r>
    </w:p>
    <w:p w:rsidR="0035633F" w:rsidRPr="0082621B" w:rsidRDefault="0035633F" w:rsidP="005A3007">
      <w:pPr>
        <w:jc w:val="both"/>
        <w:rPr>
          <w:i/>
        </w:rPr>
      </w:pPr>
      <w:r w:rsidRPr="0082621B">
        <w:rPr>
          <w:i/>
        </w:rPr>
        <w:t>Проблемно-аналитическое задание</w:t>
      </w:r>
    </w:p>
    <w:p w:rsidR="0035633F" w:rsidRDefault="0035633F" w:rsidP="005A3007">
      <w:pPr>
        <w:jc w:val="both"/>
      </w:pPr>
      <w:r>
        <w:tab/>
        <w:t>На основании изложенного в информационной части вспомнить из своего опыта случаи публичного выступления в различных ситуациях и ретрорефлективно определить основные трудности общения с аудиторией. Составить перечень выявленных трудностей и разработать план тренинговой работы.</w:t>
      </w:r>
    </w:p>
    <w:p w:rsidR="0035633F" w:rsidRPr="00AB4A2C" w:rsidRDefault="0035633F" w:rsidP="005A3007">
      <w:pPr>
        <w:jc w:val="both"/>
        <w:rPr>
          <w:i/>
        </w:rPr>
      </w:pPr>
      <w:r>
        <w:rPr>
          <w:i/>
        </w:rPr>
        <w:t>Исследовательское</w:t>
      </w:r>
      <w:r w:rsidRPr="009B61DE">
        <w:rPr>
          <w:i/>
        </w:rPr>
        <w:t xml:space="preserve"> задание</w:t>
      </w:r>
    </w:p>
    <w:p w:rsidR="0035633F" w:rsidRDefault="0035633F" w:rsidP="005A3007">
      <w:pPr>
        <w:jc w:val="both"/>
      </w:pPr>
      <w:r>
        <w:tab/>
        <w:t>Составьте текст рекламы-презентации выбранной вами фирмы (предприятия). С помощью методики САН оцените свое психическое состояние до ролевой игры по презентации фирмы и после. Сравните его с другими членами группы. Вычислите среднее значение всех показателей. Сделайте выводы.</w:t>
      </w:r>
    </w:p>
    <w:p w:rsidR="0035633F" w:rsidRDefault="0035633F" w:rsidP="005A3007">
      <w:pPr>
        <w:jc w:val="both"/>
        <w:rPr>
          <w:i/>
        </w:rPr>
      </w:pPr>
      <w:r w:rsidRPr="006E6B00">
        <w:rPr>
          <w:i/>
        </w:rPr>
        <w:t>Обсуждение (дискуссия)</w:t>
      </w:r>
    </w:p>
    <w:p w:rsidR="0035633F" w:rsidRDefault="0035633F" w:rsidP="005A3007">
      <w:pPr>
        <w:jc w:val="both"/>
      </w:pPr>
      <w:r>
        <w:rPr>
          <w:i/>
        </w:rPr>
        <w:tab/>
      </w:r>
      <w:r w:rsidRPr="006E6B00">
        <w:t>Тема «Как улучшить показатели по методике САН для каждого в отдельности и для группы в целом</w:t>
      </w:r>
      <w:r>
        <w:t xml:space="preserve"> при подготовке и реализации презентации фирмы</w:t>
      </w:r>
      <w:r w:rsidRPr="006E6B00">
        <w:t>?»</w:t>
      </w:r>
    </w:p>
    <w:p w:rsidR="0035633F" w:rsidRDefault="0035633F" w:rsidP="005A3007">
      <w:pPr>
        <w:jc w:val="both"/>
        <w:rPr>
          <w:i/>
        </w:rPr>
      </w:pPr>
      <w:r w:rsidRPr="00253770">
        <w:rPr>
          <w:i/>
        </w:rPr>
        <w:t>Информационный проект</w:t>
      </w:r>
    </w:p>
    <w:p w:rsidR="0035633F" w:rsidRDefault="0035633F" w:rsidP="005A3007">
      <w:pPr>
        <w:jc w:val="both"/>
      </w:pPr>
      <w:r>
        <w:rPr>
          <w:i/>
        </w:rPr>
        <w:tab/>
      </w:r>
      <w:r>
        <w:t>Подготовить презентацию с пошаговой инструкцией проведения аутогенной тренировки.</w:t>
      </w:r>
    </w:p>
    <w:p w:rsidR="0035633F" w:rsidRDefault="0035633F" w:rsidP="00B94784">
      <w:pPr>
        <w:jc w:val="both"/>
        <w:rPr>
          <w:i/>
        </w:rPr>
      </w:pPr>
      <w:r>
        <w:rPr>
          <w:i/>
        </w:rPr>
        <w:t>Задание для практической подготовки</w:t>
      </w:r>
    </w:p>
    <w:p w:rsidR="0035633F" w:rsidRPr="009B61DE" w:rsidRDefault="0035633F" w:rsidP="005A3007">
      <w:pPr>
        <w:jc w:val="both"/>
        <w:rPr>
          <w:i/>
        </w:rPr>
      </w:pPr>
      <w:r>
        <w:rPr>
          <w:i/>
        </w:rPr>
        <w:t>Деловая игра</w:t>
      </w:r>
    </w:p>
    <w:p w:rsidR="0035633F" w:rsidRDefault="0035633F" w:rsidP="005A3007">
      <w:pPr>
        <w:ind w:firstLine="708"/>
        <w:jc w:val="both"/>
      </w:pPr>
      <w:r>
        <w:t>Изучить методику проведения аутогенной тренировки, подобрать релаксационную музыку и провести тренировку в аудитории.</w:t>
      </w:r>
    </w:p>
    <w:p w:rsidR="0035633F" w:rsidRDefault="0035633F" w:rsidP="00B94784">
      <w:pPr>
        <w:jc w:val="both"/>
        <w:rPr>
          <w:i/>
        </w:rPr>
      </w:pPr>
      <w:r>
        <w:rPr>
          <w:i/>
        </w:rPr>
        <w:t>Задание для практической подготовки</w:t>
      </w:r>
    </w:p>
    <w:p w:rsidR="0035633F" w:rsidRDefault="0035633F" w:rsidP="005A3007">
      <w:pPr>
        <w:jc w:val="both"/>
        <w:rPr>
          <w:i/>
        </w:rPr>
      </w:pPr>
      <w:r>
        <w:rPr>
          <w:i/>
        </w:rPr>
        <w:t>Комплексное проблемно-аналитическое задание</w:t>
      </w:r>
    </w:p>
    <w:p w:rsidR="0035633F" w:rsidRDefault="0035633F" w:rsidP="005A3007">
      <w:pPr>
        <w:jc w:val="both"/>
        <w:rPr>
          <w:iCs/>
        </w:rPr>
      </w:pPr>
      <w:r>
        <w:rPr>
          <w:i/>
        </w:rPr>
        <w:tab/>
      </w:r>
      <w:r w:rsidRPr="00B0291A">
        <w:t xml:space="preserve">Провести </w:t>
      </w:r>
      <w:r>
        <w:t xml:space="preserve">самотестирование по </w:t>
      </w:r>
      <w:r w:rsidRPr="00B0291A">
        <w:t>методик</w:t>
      </w:r>
      <w:r>
        <w:t>е</w:t>
      </w:r>
      <w:r w:rsidRPr="00B0291A">
        <w:t xml:space="preserve"> Майерс-Бригс</w:t>
      </w:r>
      <w:r w:rsidRPr="009B61DE">
        <w:rPr>
          <w:iCs/>
        </w:rPr>
        <w:t>.</w:t>
      </w:r>
    </w:p>
    <w:p w:rsidR="0035633F" w:rsidRDefault="0035633F" w:rsidP="00B94784">
      <w:pPr>
        <w:jc w:val="both"/>
        <w:rPr>
          <w:i/>
        </w:rPr>
      </w:pPr>
      <w:r>
        <w:rPr>
          <w:i/>
        </w:rPr>
        <w:t>Задание для практической подготовки</w:t>
      </w:r>
    </w:p>
    <w:p w:rsidR="0035633F" w:rsidRDefault="0035633F" w:rsidP="005A3007">
      <w:pPr>
        <w:jc w:val="both"/>
        <w:rPr>
          <w:i/>
        </w:rPr>
      </w:pPr>
      <w:r>
        <w:rPr>
          <w:i/>
        </w:rPr>
        <w:t>Ситуационная задача</w:t>
      </w:r>
    </w:p>
    <w:p w:rsidR="0035633F" w:rsidRDefault="0035633F" w:rsidP="005A3007">
      <w:pPr>
        <w:jc w:val="both"/>
      </w:pPr>
      <w:r>
        <w:rPr>
          <w:i/>
        </w:rPr>
        <w:tab/>
      </w:r>
      <w:r>
        <w:t>Выступить перед группой с рассказом своей биографии. Членам группы оценить качества человека в соответствии с типологией К. Юнга.</w:t>
      </w:r>
    </w:p>
    <w:p w:rsidR="0035633F" w:rsidRDefault="0035633F" w:rsidP="005A3007">
      <w:pPr>
        <w:jc w:val="both"/>
      </w:pPr>
      <w:r w:rsidRPr="00C51399">
        <w:rPr>
          <w:i/>
        </w:rPr>
        <w:t>Аналитический этап</w:t>
      </w:r>
      <w:r>
        <w:t xml:space="preserve"> – сравнить полученные результаты.</w:t>
      </w:r>
    </w:p>
    <w:p w:rsidR="0035633F" w:rsidRDefault="0035633F" w:rsidP="005A3007">
      <w:pPr>
        <w:jc w:val="both"/>
      </w:pPr>
      <w:r>
        <w:rPr>
          <w:i/>
        </w:rPr>
        <w:t xml:space="preserve">Подведение итогов группой </w:t>
      </w:r>
      <w:r>
        <w:t>– дать выступающему рекомендации по формированию своего имиджа.</w:t>
      </w:r>
    </w:p>
    <w:p w:rsidR="0035633F" w:rsidRDefault="0035633F" w:rsidP="00B94784">
      <w:pPr>
        <w:jc w:val="both"/>
        <w:rPr>
          <w:i/>
        </w:rPr>
      </w:pPr>
      <w:r>
        <w:rPr>
          <w:i/>
        </w:rPr>
        <w:t>Задание для практической подготовки</w:t>
      </w:r>
    </w:p>
    <w:p w:rsidR="0035633F" w:rsidRPr="00024E87" w:rsidRDefault="0035633F" w:rsidP="005A3007">
      <w:pPr>
        <w:pStyle w:val="NormalIndent"/>
        <w:spacing w:line="240" w:lineRule="auto"/>
        <w:ind w:left="0"/>
        <w:rPr>
          <w:rFonts w:cs="Times New Roman"/>
          <w:i/>
          <w:sz w:val="24"/>
          <w:szCs w:val="24"/>
        </w:rPr>
      </w:pPr>
      <w:r w:rsidRPr="00024E87">
        <w:rPr>
          <w:rFonts w:cs="Times New Roman"/>
          <w:i/>
          <w:sz w:val="24"/>
          <w:szCs w:val="24"/>
        </w:rPr>
        <w:t xml:space="preserve">Тренинг по темам </w:t>
      </w:r>
    </w:p>
    <w:p w:rsidR="0035633F" w:rsidRPr="00024E87" w:rsidRDefault="0035633F" w:rsidP="005A3007">
      <w:pPr>
        <w:pStyle w:val="NormalIndent"/>
        <w:spacing w:line="240" w:lineRule="auto"/>
        <w:ind w:left="0" w:firstLine="709"/>
        <w:rPr>
          <w:rFonts w:cs="Times New Roman"/>
          <w:sz w:val="24"/>
          <w:szCs w:val="24"/>
        </w:rPr>
      </w:pPr>
      <w:r w:rsidRPr="00024E87">
        <w:rPr>
          <w:rFonts w:cs="Times New Roman"/>
          <w:sz w:val="24"/>
          <w:szCs w:val="24"/>
        </w:rPr>
        <w:t>1.Проведение презентации.</w:t>
      </w:r>
    </w:p>
    <w:p w:rsidR="0035633F" w:rsidRPr="00024E87" w:rsidRDefault="0035633F" w:rsidP="005A3007">
      <w:pPr>
        <w:pStyle w:val="NormalIndent"/>
        <w:spacing w:line="240" w:lineRule="auto"/>
        <w:ind w:left="0" w:firstLine="709"/>
        <w:rPr>
          <w:rFonts w:cs="Times New Roman"/>
          <w:sz w:val="24"/>
          <w:szCs w:val="24"/>
        </w:rPr>
      </w:pPr>
      <w:r>
        <w:rPr>
          <w:rFonts w:cs="Times New Roman"/>
          <w:sz w:val="24"/>
          <w:szCs w:val="24"/>
        </w:rPr>
        <w:t>2</w:t>
      </w:r>
      <w:r w:rsidRPr="00024E87">
        <w:rPr>
          <w:rFonts w:cs="Times New Roman"/>
          <w:sz w:val="24"/>
          <w:szCs w:val="24"/>
        </w:rPr>
        <w:t>. Проведение телефонных переговоров</w:t>
      </w:r>
    </w:p>
    <w:p w:rsidR="0035633F" w:rsidRPr="00024E87" w:rsidRDefault="0035633F" w:rsidP="005A3007">
      <w:pPr>
        <w:pStyle w:val="NormalIndent"/>
        <w:spacing w:line="240" w:lineRule="auto"/>
        <w:ind w:left="0" w:firstLine="709"/>
        <w:rPr>
          <w:rFonts w:cs="Times New Roman"/>
          <w:sz w:val="24"/>
          <w:szCs w:val="24"/>
        </w:rPr>
      </w:pPr>
      <w:r>
        <w:rPr>
          <w:rFonts w:cs="Times New Roman"/>
          <w:sz w:val="24"/>
          <w:szCs w:val="24"/>
        </w:rPr>
        <w:t>3</w:t>
      </w:r>
      <w:r w:rsidRPr="00024E87">
        <w:rPr>
          <w:rFonts w:cs="Times New Roman"/>
          <w:sz w:val="24"/>
          <w:szCs w:val="24"/>
        </w:rPr>
        <w:t>. Ведение деловой корреспонденции</w:t>
      </w:r>
    </w:p>
    <w:p w:rsidR="0035633F" w:rsidRPr="00F924E3" w:rsidRDefault="0035633F" w:rsidP="005A3007">
      <w:pPr>
        <w:pStyle w:val="Style6"/>
        <w:widowControl/>
        <w:spacing w:line="240" w:lineRule="auto"/>
        <w:ind w:firstLine="709"/>
        <w:rPr>
          <w:rStyle w:val="FontStyle26"/>
          <w:b/>
          <w:sz w:val="24"/>
        </w:rPr>
      </w:pPr>
      <w:r w:rsidRPr="00F924E3">
        <w:rPr>
          <w:rStyle w:val="FontStyle27"/>
          <w:b w:val="0"/>
          <w:bCs/>
          <w:sz w:val="24"/>
        </w:rPr>
        <w:t xml:space="preserve">Цель занятия: </w:t>
      </w:r>
      <w:r w:rsidRPr="00F924E3">
        <w:rPr>
          <w:rStyle w:val="FontStyle26"/>
          <w:sz w:val="24"/>
        </w:rPr>
        <w:t>Закрепить у студентов знания по пройденным темам</w:t>
      </w:r>
    </w:p>
    <w:p w:rsidR="0035633F" w:rsidRPr="00F924E3" w:rsidRDefault="0035633F" w:rsidP="005A3007">
      <w:pPr>
        <w:pStyle w:val="Style6"/>
        <w:widowControl/>
        <w:spacing w:line="240" w:lineRule="auto"/>
        <w:ind w:firstLine="709"/>
        <w:rPr>
          <w:rStyle w:val="FontStyle27"/>
          <w:b w:val="0"/>
          <w:bCs/>
          <w:sz w:val="24"/>
        </w:rPr>
      </w:pPr>
      <w:r w:rsidRPr="00F924E3">
        <w:rPr>
          <w:rStyle w:val="FontStyle27"/>
          <w:b w:val="0"/>
          <w:bCs/>
          <w:sz w:val="24"/>
        </w:rPr>
        <w:t xml:space="preserve">Порядок проведения: </w:t>
      </w:r>
    </w:p>
    <w:p w:rsidR="0035633F" w:rsidRPr="00F924E3" w:rsidRDefault="0035633F" w:rsidP="005A3007">
      <w:pPr>
        <w:pStyle w:val="Style6"/>
        <w:widowControl/>
        <w:spacing w:line="240" w:lineRule="auto"/>
        <w:ind w:firstLine="709"/>
        <w:rPr>
          <w:rStyle w:val="FontStyle26"/>
          <w:sz w:val="24"/>
        </w:rPr>
      </w:pPr>
      <w:r w:rsidRPr="00F924E3">
        <w:rPr>
          <w:rStyle w:val="FontStyle25"/>
          <w:b w:val="0"/>
          <w:bCs/>
          <w:iCs/>
          <w:sz w:val="24"/>
        </w:rPr>
        <w:t>1 этап.</w:t>
      </w:r>
      <w:r w:rsidRPr="00F924E3">
        <w:rPr>
          <w:rStyle w:val="FontStyle26"/>
          <w:sz w:val="24"/>
        </w:rPr>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35633F" w:rsidRPr="00F924E3" w:rsidRDefault="0035633F" w:rsidP="005A3007">
      <w:pPr>
        <w:pStyle w:val="Style6"/>
        <w:widowControl/>
        <w:spacing w:line="240" w:lineRule="auto"/>
        <w:ind w:firstLine="709"/>
        <w:rPr>
          <w:rStyle w:val="FontStyle26"/>
          <w:sz w:val="24"/>
        </w:rPr>
      </w:pPr>
      <w:r w:rsidRPr="00F924E3">
        <w:rPr>
          <w:rStyle w:val="FontStyle26"/>
          <w:i/>
          <w:sz w:val="24"/>
        </w:rPr>
        <w:t>2</w:t>
      </w:r>
      <w:r w:rsidRPr="00F924E3">
        <w:rPr>
          <w:rStyle w:val="FontStyle25"/>
          <w:b w:val="0"/>
          <w:bCs/>
          <w:iCs/>
          <w:sz w:val="24"/>
        </w:rPr>
        <w:t>этап.</w:t>
      </w:r>
      <w:r w:rsidRPr="00F924E3">
        <w:rPr>
          <w:rStyle w:val="FontStyle26"/>
          <w:sz w:val="24"/>
        </w:rPr>
        <w:t>Затем ответы собираются, преподаватель в течение 10 минут проверяет их, делая пометки напротив каждого вопроса: «правильно», «неправильно».</w:t>
      </w:r>
    </w:p>
    <w:p w:rsidR="0035633F" w:rsidRPr="00F924E3" w:rsidRDefault="0035633F" w:rsidP="005A3007">
      <w:pPr>
        <w:pStyle w:val="Style7"/>
        <w:widowControl/>
        <w:spacing w:line="240" w:lineRule="auto"/>
        <w:ind w:firstLine="709"/>
        <w:rPr>
          <w:rStyle w:val="FontStyle26"/>
          <w:sz w:val="24"/>
        </w:rPr>
      </w:pPr>
      <w:r w:rsidRPr="00F924E3">
        <w:rPr>
          <w:rStyle w:val="FontStyle25"/>
          <w:b w:val="0"/>
          <w:bCs/>
          <w:iCs/>
          <w:sz w:val="24"/>
        </w:rPr>
        <w:t>3 этап.</w:t>
      </w:r>
      <w:r w:rsidRPr="00F924E3">
        <w:rPr>
          <w:rStyle w:val="FontStyle26"/>
          <w:sz w:val="24"/>
        </w:rPr>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35633F" w:rsidRPr="00F924E3" w:rsidRDefault="0035633F" w:rsidP="005A3007">
      <w:pPr>
        <w:pStyle w:val="Style7"/>
        <w:widowControl/>
        <w:spacing w:line="240" w:lineRule="auto"/>
        <w:ind w:firstLine="709"/>
        <w:rPr>
          <w:rStyle w:val="FontStyle26"/>
          <w:sz w:val="24"/>
        </w:rPr>
      </w:pPr>
      <w:r w:rsidRPr="00F924E3">
        <w:rPr>
          <w:rStyle w:val="FontStyle25"/>
          <w:b w:val="0"/>
          <w:bCs/>
          <w:iCs/>
          <w:sz w:val="24"/>
        </w:rPr>
        <w:t>4 этап.</w:t>
      </w:r>
      <w:r w:rsidRPr="00F924E3">
        <w:rPr>
          <w:rStyle w:val="FontStyle26"/>
          <w:sz w:val="24"/>
        </w:rPr>
        <w:t xml:space="preserve">После </w:t>
      </w:r>
      <w:r w:rsidRPr="00F924E3">
        <w:rPr>
          <w:rStyle w:val="FontStyle25"/>
          <w:b w:val="0"/>
          <w:bCs/>
          <w:iCs/>
          <w:sz w:val="24"/>
        </w:rPr>
        <w:t>3-го этапа</w:t>
      </w:r>
      <w:r w:rsidRPr="00F924E3">
        <w:rPr>
          <w:rStyle w:val="FontStyle26"/>
          <w:sz w:val="24"/>
        </w:rPr>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35633F" w:rsidRPr="00F924E3" w:rsidRDefault="0035633F" w:rsidP="005A3007">
      <w:pPr>
        <w:pStyle w:val="Style6"/>
        <w:widowControl/>
        <w:spacing w:line="240" w:lineRule="auto"/>
        <w:ind w:firstLine="709"/>
        <w:rPr>
          <w:rStyle w:val="FontStyle26"/>
          <w:sz w:val="24"/>
        </w:rPr>
      </w:pPr>
      <w:r w:rsidRPr="00F924E3">
        <w:rPr>
          <w:rStyle w:val="FontStyle26"/>
          <w:sz w:val="24"/>
        </w:rPr>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35633F" w:rsidRDefault="0035633F" w:rsidP="005A3007">
      <w:pPr>
        <w:pStyle w:val="Style5"/>
        <w:widowControl/>
        <w:ind w:firstLine="709"/>
        <w:rPr>
          <w:rStyle w:val="FontStyle26"/>
          <w:sz w:val="24"/>
        </w:rPr>
      </w:pPr>
      <w:r w:rsidRPr="00F924E3">
        <w:rPr>
          <w:rStyle w:val="FontStyle27"/>
          <w:b w:val="0"/>
          <w:bCs/>
          <w:sz w:val="24"/>
        </w:rPr>
        <w:t>Форма отчетности:</w:t>
      </w:r>
      <w:r w:rsidRPr="00F924E3">
        <w:rPr>
          <w:rStyle w:val="FontStyle26"/>
          <w:sz w:val="24"/>
        </w:rPr>
        <w:t>Ответы на вопросы в письменной форме.</w:t>
      </w:r>
    </w:p>
    <w:p w:rsidR="0035633F" w:rsidRDefault="0035633F" w:rsidP="00B94784">
      <w:pPr>
        <w:jc w:val="both"/>
        <w:rPr>
          <w:i/>
        </w:rPr>
      </w:pPr>
      <w:r>
        <w:rPr>
          <w:i/>
        </w:rPr>
        <w:t>Задание для практической подготовки</w:t>
      </w:r>
    </w:p>
    <w:p w:rsidR="0035633F" w:rsidRPr="00F924E3" w:rsidRDefault="0035633F" w:rsidP="005A3007">
      <w:pPr>
        <w:pStyle w:val="Style5"/>
        <w:widowControl/>
        <w:rPr>
          <w:rStyle w:val="FontStyle26"/>
          <w:i/>
          <w:sz w:val="24"/>
        </w:rPr>
      </w:pPr>
      <w:r w:rsidRPr="00F924E3">
        <w:rPr>
          <w:rStyle w:val="FontStyle26"/>
          <w:i/>
          <w:sz w:val="24"/>
        </w:rPr>
        <w:t>Кейс-стади</w:t>
      </w:r>
    </w:p>
    <w:p w:rsidR="0035633F" w:rsidRPr="00F924E3" w:rsidRDefault="0035633F" w:rsidP="005A3007">
      <w:pPr>
        <w:pStyle w:val="Style5"/>
        <w:widowControl/>
        <w:rPr>
          <w:rStyle w:val="FontStyle26"/>
          <w:sz w:val="24"/>
        </w:rPr>
      </w:pPr>
      <w:r w:rsidRPr="00F924E3">
        <w:rPr>
          <w:rStyle w:val="FontStyle26"/>
          <w:sz w:val="24"/>
        </w:rPr>
        <w:tab/>
        <w:t>Тема «Конфликты в деловом общении»</w:t>
      </w:r>
    </w:p>
    <w:p w:rsidR="0035633F" w:rsidRPr="00F924E3" w:rsidRDefault="0035633F" w:rsidP="005A3007">
      <w:pPr>
        <w:pStyle w:val="Style23"/>
        <w:widowControl/>
        <w:spacing w:line="240" w:lineRule="auto"/>
        <w:ind w:firstLine="709"/>
        <w:rPr>
          <w:rStyle w:val="FontStyle26"/>
          <w:sz w:val="24"/>
        </w:rPr>
      </w:pPr>
      <w:r w:rsidRPr="00F924E3">
        <w:rPr>
          <w:rStyle w:val="FontStyle27"/>
          <w:b w:val="0"/>
          <w:bCs/>
          <w:sz w:val="24"/>
        </w:rPr>
        <w:t xml:space="preserve">Цель: </w:t>
      </w:r>
      <w:r w:rsidRPr="00F924E3">
        <w:rPr>
          <w:rStyle w:val="FontStyle26"/>
          <w:sz w:val="24"/>
        </w:rPr>
        <w:t xml:space="preserve">закрепление у студентов знаний о деловой культуре </w:t>
      </w:r>
    </w:p>
    <w:p w:rsidR="0035633F" w:rsidRPr="00F924E3" w:rsidRDefault="0035633F" w:rsidP="005A3007">
      <w:pPr>
        <w:pStyle w:val="Style11"/>
        <w:widowControl/>
        <w:ind w:firstLine="709"/>
        <w:jc w:val="both"/>
        <w:rPr>
          <w:rStyle w:val="FontStyle26"/>
          <w:sz w:val="24"/>
        </w:rPr>
      </w:pPr>
      <w:r w:rsidRPr="00F924E3">
        <w:rPr>
          <w:rStyle w:val="FontStyle27"/>
          <w:b w:val="0"/>
          <w:bCs/>
          <w:sz w:val="24"/>
        </w:rPr>
        <w:t xml:space="preserve">Время – 30-40 </w:t>
      </w:r>
      <w:r w:rsidRPr="00F924E3">
        <w:rPr>
          <w:rStyle w:val="FontStyle26"/>
          <w:sz w:val="24"/>
        </w:rPr>
        <w:t>минут.</w:t>
      </w:r>
    </w:p>
    <w:p w:rsidR="0035633F" w:rsidRPr="00F924E3" w:rsidRDefault="0035633F" w:rsidP="005A3007">
      <w:pPr>
        <w:pStyle w:val="Style1"/>
        <w:widowControl/>
        <w:ind w:firstLine="709"/>
        <w:jc w:val="both"/>
        <w:rPr>
          <w:rStyle w:val="FontStyle26"/>
          <w:sz w:val="24"/>
        </w:rPr>
      </w:pPr>
      <w:r w:rsidRPr="00F924E3">
        <w:rPr>
          <w:rStyle w:val="FontStyle27"/>
          <w:b w:val="0"/>
          <w:bCs/>
          <w:sz w:val="24"/>
        </w:rPr>
        <w:t xml:space="preserve">Количество участников </w:t>
      </w:r>
      <w:r w:rsidRPr="00F924E3">
        <w:rPr>
          <w:rStyle w:val="FontStyle26"/>
          <w:sz w:val="24"/>
        </w:rPr>
        <w:t xml:space="preserve">– группа студентов (от </w:t>
      </w:r>
      <w:r w:rsidRPr="00F924E3">
        <w:rPr>
          <w:rStyle w:val="FontStyle27"/>
          <w:b w:val="0"/>
          <w:bCs/>
          <w:sz w:val="24"/>
        </w:rPr>
        <w:t xml:space="preserve">15 </w:t>
      </w:r>
      <w:r w:rsidRPr="00F924E3">
        <w:rPr>
          <w:rStyle w:val="FontStyle26"/>
          <w:sz w:val="24"/>
        </w:rPr>
        <w:t xml:space="preserve">до </w:t>
      </w:r>
      <w:r w:rsidRPr="00F924E3">
        <w:rPr>
          <w:rStyle w:val="FontStyle27"/>
          <w:b w:val="0"/>
          <w:bCs/>
          <w:sz w:val="24"/>
        </w:rPr>
        <w:t xml:space="preserve">30 </w:t>
      </w:r>
      <w:r w:rsidRPr="00F924E3">
        <w:rPr>
          <w:rStyle w:val="FontStyle26"/>
          <w:sz w:val="24"/>
        </w:rPr>
        <w:t xml:space="preserve">человек) </w:t>
      </w:r>
    </w:p>
    <w:p w:rsidR="0035633F" w:rsidRPr="00F924E3" w:rsidRDefault="0035633F" w:rsidP="005A3007">
      <w:pPr>
        <w:pStyle w:val="Style1"/>
        <w:widowControl/>
        <w:ind w:firstLine="709"/>
        <w:jc w:val="both"/>
        <w:rPr>
          <w:rStyle w:val="FontStyle26"/>
          <w:sz w:val="24"/>
        </w:rPr>
      </w:pPr>
      <w:r w:rsidRPr="00F924E3">
        <w:rPr>
          <w:rStyle w:val="FontStyle27"/>
          <w:b w:val="0"/>
          <w:bCs/>
          <w:sz w:val="24"/>
        </w:rPr>
        <w:t xml:space="preserve">Тип кейса </w:t>
      </w:r>
      <w:r w:rsidRPr="00F924E3">
        <w:rPr>
          <w:rStyle w:val="FontStyle26"/>
          <w:sz w:val="24"/>
        </w:rPr>
        <w:t xml:space="preserve">– полевой (основанный на фактах из реальной жизни) </w:t>
      </w:r>
    </w:p>
    <w:p w:rsidR="0035633F" w:rsidRPr="00F924E3" w:rsidRDefault="0035633F" w:rsidP="005A3007">
      <w:pPr>
        <w:pStyle w:val="Style1"/>
        <w:widowControl/>
        <w:ind w:firstLine="709"/>
        <w:jc w:val="both"/>
        <w:rPr>
          <w:rStyle w:val="FontStyle26"/>
          <w:sz w:val="24"/>
        </w:rPr>
      </w:pPr>
      <w:r w:rsidRPr="00F924E3">
        <w:rPr>
          <w:rStyle w:val="FontStyle27"/>
          <w:b w:val="0"/>
          <w:bCs/>
          <w:sz w:val="24"/>
        </w:rPr>
        <w:t xml:space="preserve">Источники кейса </w:t>
      </w:r>
      <w:r w:rsidRPr="00F924E3">
        <w:rPr>
          <w:rStyle w:val="FontStyle26"/>
          <w:sz w:val="24"/>
        </w:rPr>
        <w:t xml:space="preserve">– жизненные ситуации </w:t>
      </w:r>
    </w:p>
    <w:p w:rsidR="0035633F" w:rsidRPr="00F924E3" w:rsidRDefault="0035633F" w:rsidP="005A3007">
      <w:pPr>
        <w:pStyle w:val="Style1"/>
        <w:widowControl/>
        <w:ind w:firstLine="709"/>
        <w:jc w:val="both"/>
        <w:rPr>
          <w:rStyle w:val="FontStyle27"/>
          <w:b w:val="0"/>
          <w:bCs/>
          <w:sz w:val="24"/>
        </w:rPr>
      </w:pPr>
      <w:r w:rsidRPr="00F924E3">
        <w:rPr>
          <w:rStyle w:val="FontStyle27"/>
          <w:b w:val="0"/>
          <w:bCs/>
          <w:sz w:val="24"/>
        </w:rPr>
        <w:t>Последовательность проведения:</w:t>
      </w:r>
    </w:p>
    <w:p w:rsidR="0035633F" w:rsidRPr="00F924E3" w:rsidRDefault="0035633F" w:rsidP="005A3007">
      <w:pPr>
        <w:pStyle w:val="Style20"/>
        <w:widowControl/>
        <w:spacing w:line="240" w:lineRule="auto"/>
        <w:ind w:firstLine="709"/>
        <w:rPr>
          <w:rStyle w:val="FontStyle27"/>
          <w:b w:val="0"/>
          <w:bCs/>
          <w:sz w:val="24"/>
        </w:rPr>
      </w:pPr>
      <w:r w:rsidRPr="00F924E3">
        <w:rPr>
          <w:rStyle w:val="FontStyle26"/>
          <w:sz w:val="24"/>
        </w:rPr>
        <w:t>1. Студентам ставится задача предложить свой вариант разрешения производственного конфликта (конфликтные ситуации предлагаются преподавателем)</w:t>
      </w:r>
    </w:p>
    <w:p w:rsidR="0035633F" w:rsidRPr="00F924E3" w:rsidRDefault="0035633F" w:rsidP="005A3007">
      <w:pPr>
        <w:pStyle w:val="Style4"/>
        <w:widowControl/>
        <w:spacing w:line="240" w:lineRule="auto"/>
        <w:ind w:firstLine="709"/>
        <w:jc w:val="both"/>
        <w:rPr>
          <w:rStyle w:val="FontStyle26"/>
          <w:sz w:val="24"/>
        </w:rPr>
      </w:pPr>
      <w:r w:rsidRPr="00F924E3">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разрешения конфликта.</w:t>
      </w:r>
    </w:p>
    <w:p w:rsidR="0035633F" w:rsidRPr="00F924E3" w:rsidRDefault="0035633F" w:rsidP="005A3007">
      <w:pPr>
        <w:pStyle w:val="Style5"/>
        <w:widowControl/>
        <w:ind w:firstLine="709"/>
        <w:rPr>
          <w:rStyle w:val="FontStyle26"/>
          <w:sz w:val="24"/>
        </w:rPr>
      </w:pPr>
      <w:r w:rsidRPr="00F924E3">
        <w:rPr>
          <w:rStyle w:val="FontStyle26"/>
          <w:sz w:val="24"/>
        </w:rPr>
        <w:t xml:space="preserve">3. После обсуждения каждого выступления происходит коллективное обсуждение лучших/худших вариантов разрешения конфликтных ситуаций и возможный сценарий.  </w:t>
      </w:r>
    </w:p>
    <w:p w:rsidR="0035633F" w:rsidRPr="00F924E3" w:rsidRDefault="0035633F" w:rsidP="005A3007">
      <w:pPr>
        <w:pStyle w:val="Style17"/>
        <w:widowControl/>
        <w:spacing w:line="240" w:lineRule="auto"/>
        <w:ind w:firstLine="709"/>
        <w:jc w:val="both"/>
        <w:rPr>
          <w:rStyle w:val="FontStyle27"/>
          <w:b w:val="0"/>
          <w:bCs/>
          <w:sz w:val="24"/>
        </w:rPr>
      </w:pPr>
      <w:r w:rsidRPr="00F924E3">
        <w:rPr>
          <w:rStyle w:val="FontStyle27"/>
          <w:b w:val="0"/>
          <w:bCs/>
          <w:sz w:val="24"/>
        </w:rPr>
        <w:t>Форма и вид представления кейса студентами: письменный ответ на вопрос.</w:t>
      </w:r>
    </w:p>
    <w:p w:rsidR="0035633F" w:rsidRPr="00F924E3" w:rsidRDefault="0035633F" w:rsidP="005A3007">
      <w:pPr>
        <w:pStyle w:val="Style17"/>
        <w:widowControl/>
        <w:spacing w:line="240" w:lineRule="auto"/>
        <w:ind w:firstLine="0"/>
        <w:jc w:val="both"/>
        <w:rPr>
          <w:rStyle w:val="FontStyle27"/>
          <w:b w:val="0"/>
          <w:bCs/>
          <w:i/>
          <w:sz w:val="24"/>
        </w:rPr>
      </w:pPr>
      <w:r w:rsidRPr="00F924E3">
        <w:rPr>
          <w:rStyle w:val="FontStyle27"/>
          <w:b w:val="0"/>
          <w:bCs/>
          <w:i/>
          <w:sz w:val="24"/>
        </w:rPr>
        <w:t>Тренинговое задание</w:t>
      </w:r>
    </w:p>
    <w:p w:rsidR="0035633F" w:rsidRPr="00EA390A" w:rsidRDefault="0035633F" w:rsidP="005A3007">
      <w:pPr>
        <w:ind w:left="708"/>
        <w:rPr>
          <w:iCs/>
        </w:rPr>
      </w:pPr>
      <w:r>
        <w:rPr>
          <w:iCs/>
        </w:rPr>
        <w:t>Тема «</w:t>
      </w:r>
      <w:r w:rsidRPr="00EA390A">
        <w:rPr>
          <w:iCs/>
        </w:rPr>
        <w:t>Водоросли</w:t>
      </w:r>
      <w:r>
        <w:rPr>
          <w:iCs/>
        </w:rPr>
        <w:t>»</w:t>
      </w:r>
    </w:p>
    <w:p w:rsidR="0035633F" w:rsidRPr="00EA390A" w:rsidRDefault="0035633F" w:rsidP="005A3007">
      <w:pPr>
        <w:ind w:left="708"/>
      </w:pPr>
      <w:r w:rsidRPr="00EA390A">
        <w:t>Участники делятся на микрогруппы по 6-8 человек. Каждая</w:t>
      </w:r>
    </w:p>
    <w:p w:rsidR="0035633F" w:rsidRPr="00EA390A" w:rsidRDefault="0035633F" w:rsidP="005A3007">
      <w:pPr>
        <w:ind w:left="708"/>
      </w:pPr>
      <w:r w:rsidRPr="00EA390A">
        <w:t>микрогруппа выстраивается плотным кольцом. Один из участников</w:t>
      </w:r>
    </w:p>
    <w:p w:rsidR="0035633F" w:rsidRPr="00EA390A" w:rsidRDefault="0035633F" w:rsidP="005A3007">
      <w:pPr>
        <w:ind w:left="708"/>
      </w:pPr>
      <w:r w:rsidRPr="00EA390A">
        <w:t>становится внутрь круга, он закрывает глаза, скрещивает на груди руки и, не</w:t>
      </w:r>
    </w:p>
    <w:p w:rsidR="0035633F" w:rsidRPr="00EA390A" w:rsidRDefault="0035633F" w:rsidP="005A3007">
      <w:pPr>
        <w:ind w:left="708"/>
      </w:pPr>
      <w:r w:rsidRPr="00EA390A">
        <w:t>отрывая ног от пола, отдается на волю рук остальных, которые мягко</w:t>
      </w:r>
    </w:p>
    <w:p w:rsidR="0035633F" w:rsidRPr="00EA390A" w:rsidRDefault="0035633F" w:rsidP="005A3007">
      <w:pPr>
        <w:ind w:left="708"/>
      </w:pPr>
      <w:r w:rsidRPr="00EA390A">
        <w:t>отталкивают, ловят и передают его друг другу. Через некоторое время этот</w:t>
      </w:r>
    </w:p>
    <w:p w:rsidR="0035633F" w:rsidRPr="00EA390A" w:rsidRDefault="0035633F" w:rsidP="005A3007">
      <w:pPr>
        <w:ind w:left="708"/>
      </w:pPr>
      <w:r w:rsidRPr="00EA390A">
        <w:t>участник становится рядом с остальными, а его место занимает другой</w:t>
      </w:r>
    </w:p>
    <w:p w:rsidR="0035633F" w:rsidRPr="00EA390A" w:rsidRDefault="0035633F" w:rsidP="005A3007">
      <w:pPr>
        <w:ind w:left="708"/>
      </w:pPr>
      <w:r w:rsidRPr="00EA390A">
        <w:t>человек.</w:t>
      </w:r>
    </w:p>
    <w:p w:rsidR="0035633F" w:rsidRPr="00EA390A" w:rsidRDefault="0035633F" w:rsidP="005A3007">
      <w:pPr>
        <w:ind w:left="708"/>
      </w:pPr>
      <w:r w:rsidRPr="00EA390A">
        <w:t>Инструкция главному игроку: «Чем больше Вы доверитесь чужим</w:t>
      </w:r>
    </w:p>
    <w:p w:rsidR="0035633F" w:rsidRPr="00EA390A" w:rsidRDefault="0035633F" w:rsidP="005A3007">
      <w:pPr>
        <w:ind w:left="708"/>
      </w:pPr>
      <w:r w:rsidRPr="00EA390A">
        <w:t>рукам, тем меньше они будут ощущать Ваш вес, и тем слаженнее будут их</w:t>
      </w:r>
    </w:p>
    <w:p w:rsidR="0035633F" w:rsidRPr="00EA390A" w:rsidRDefault="0035633F" w:rsidP="005A3007">
      <w:pPr>
        <w:ind w:left="708"/>
      </w:pPr>
      <w:r w:rsidRPr="00EA390A">
        <w:t>движения, что, в свою очередь, позволит Вам сильнее расслабиться и обрести</w:t>
      </w:r>
    </w:p>
    <w:p w:rsidR="0035633F" w:rsidRPr="00EA390A" w:rsidRDefault="0035633F" w:rsidP="005A3007">
      <w:pPr>
        <w:ind w:left="708"/>
      </w:pPr>
      <w:r w:rsidRPr="00EA390A">
        <w:t>больше энергии.»</w:t>
      </w:r>
    </w:p>
    <w:p w:rsidR="0035633F" w:rsidRDefault="0035633F" w:rsidP="005A3007">
      <w:pPr>
        <w:jc w:val="both"/>
        <w:rPr>
          <w:i/>
        </w:rPr>
      </w:pPr>
      <w:r>
        <w:rPr>
          <w:i/>
        </w:rPr>
        <w:t>Подготовка логико-структурных схем по данной теме</w:t>
      </w:r>
    </w:p>
    <w:p w:rsidR="0035633F" w:rsidRPr="005C2B3C" w:rsidRDefault="0035633F" w:rsidP="00D00133">
      <w:pPr>
        <w:autoSpaceDE w:val="0"/>
        <w:autoSpaceDN w:val="0"/>
        <w:adjustRightInd w:val="0"/>
        <w:ind w:left="720"/>
        <w:jc w:val="both"/>
        <w:rPr>
          <w:iCs/>
        </w:rPr>
      </w:pPr>
    </w:p>
    <w:p w:rsidR="0035633F" w:rsidRPr="00DC11F5" w:rsidRDefault="0035633F" w:rsidP="004C5D9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5633F" w:rsidRPr="000F0F00" w:rsidRDefault="0035633F" w:rsidP="004C5D9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5633F" w:rsidRPr="00DC11F5" w:rsidRDefault="0035633F" w:rsidP="004C5D94">
      <w:pPr>
        <w:widowControl w:val="0"/>
        <w:autoSpaceDE w:val="0"/>
        <w:autoSpaceDN w:val="0"/>
        <w:adjustRightInd w:val="0"/>
        <w:rPr>
          <w:b/>
          <w:bCs/>
          <w:i/>
          <w:iCs/>
          <w:highlight w:val="white"/>
        </w:rPr>
      </w:pPr>
    </w:p>
    <w:p w:rsidR="0035633F" w:rsidRDefault="0035633F"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5633F" w:rsidRPr="00DC11F5" w:rsidRDefault="0035633F" w:rsidP="00802F71">
      <w:pPr>
        <w:autoSpaceDE w:val="0"/>
        <w:autoSpaceDN w:val="0"/>
        <w:adjustRightInd w:val="0"/>
        <w:ind w:left="708"/>
        <w:jc w:val="both"/>
        <w:rPr>
          <w:b/>
          <w:bCs/>
          <w:i/>
          <w:iCs/>
        </w:rPr>
      </w:pPr>
    </w:p>
    <w:p w:rsidR="0035633F" w:rsidRDefault="0035633F" w:rsidP="00E60F06">
      <w:pPr>
        <w:autoSpaceDE w:val="0"/>
        <w:autoSpaceDN w:val="0"/>
        <w:adjustRightInd w:val="0"/>
        <w:ind w:left="720"/>
        <w:jc w:val="both"/>
        <w:rPr>
          <w:b/>
          <w:iCs/>
        </w:rPr>
      </w:pPr>
      <w:r w:rsidRPr="00DC11F5">
        <w:rPr>
          <w:b/>
          <w:iCs/>
        </w:rPr>
        <w:t>7.1. Основная учебная литература:</w:t>
      </w:r>
    </w:p>
    <w:p w:rsidR="0035633F" w:rsidRPr="00620BBD" w:rsidRDefault="0035633F" w:rsidP="00E60F06">
      <w:pPr>
        <w:jc w:val="both"/>
      </w:pPr>
      <w:r w:rsidRPr="00620BBD">
        <w:t>1. Козлов В.В. Групповая работа. Стратегия и методы исследования. - Саратов: Вузовское образование, 2014.  http//www.iprbooksshop.ru/18324. - ЭБС «IPRbooks»</w:t>
      </w:r>
    </w:p>
    <w:p w:rsidR="0035633F" w:rsidRPr="00965D54" w:rsidRDefault="0035633F" w:rsidP="00E60F06">
      <w:pPr>
        <w:jc w:val="both"/>
        <w:rPr>
          <w:lang w:val="en-US"/>
        </w:rPr>
      </w:pPr>
      <w:r>
        <w:t>2</w:t>
      </w:r>
      <w:r w:rsidRPr="00620BBD">
        <w:t xml:space="preserve">. Фопель К. Технология ведения тренинга. - М.: Генезис, 2013.  </w:t>
      </w:r>
      <w:r w:rsidRPr="00620BBD">
        <w:rPr>
          <w:lang w:val="en-US"/>
        </w:rPr>
        <w:t xml:space="preserve">http//www.iprbooksshop.ru/19363. - </w:t>
      </w:r>
      <w:r w:rsidRPr="00620BBD">
        <w:t>ЭБС</w:t>
      </w:r>
      <w:r w:rsidRPr="00620BBD">
        <w:rPr>
          <w:lang w:val="en-US"/>
        </w:rPr>
        <w:t xml:space="preserve"> «IPRbooks» </w:t>
      </w:r>
    </w:p>
    <w:p w:rsidR="0035633F" w:rsidRDefault="0035633F" w:rsidP="00E60F06">
      <w:pPr>
        <w:jc w:val="both"/>
        <w:rPr>
          <w:color w:val="000000"/>
          <w:shd w:val="clear" w:color="auto" w:fill="FCFCFC"/>
        </w:rPr>
      </w:pPr>
      <w:r>
        <w:rPr>
          <w:color w:val="000000"/>
          <w:shd w:val="clear" w:color="auto" w:fill="FCFCFC"/>
        </w:rPr>
        <w:t xml:space="preserve">3. </w:t>
      </w:r>
      <w:r w:rsidRPr="006533BD">
        <w:rPr>
          <w:color w:val="000000"/>
          <w:shd w:val="clear" w:color="auto" w:fill="FCFCFC"/>
        </w:rPr>
        <w:t>Григорьев Н.Б. Психотехнологии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5633F" w:rsidRPr="00620BBD" w:rsidRDefault="0035633F" w:rsidP="00E60F06">
      <w:pPr>
        <w:jc w:val="both"/>
        <w:rPr>
          <w:color w:val="000000"/>
        </w:rPr>
      </w:pPr>
      <w:r>
        <w:t>4</w:t>
      </w:r>
      <w:r w:rsidRPr="00620BBD">
        <w:t xml:space="preserve">. </w:t>
      </w:r>
      <w:r w:rsidRPr="00620BBD">
        <w:rPr>
          <w:color w:val="000000"/>
        </w:rPr>
        <w:t>Вачков И.В. Психология тренинговой работы: Содержательные, организационные и методические аспекты ведения тренинговой группы. - М.: Эксмо, 2007</w:t>
      </w:r>
    </w:p>
    <w:p w:rsidR="0035633F" w:rsidRPr="00DC11F5" w:rsidRDefault="0035633F" w:rsidP="00E60F06">
      <w:pPr>
        <w:autoSpaceDE w:val="0"/>
        <w:autoSpaceDN w:val="0"/>
        <w:adjustRightInd w:val="0"/>
        <w:ind w:firstLine="426"/>
        <w:jc w:val="both"/>
        <w:rPr>
          <w:b/>
          <w:iCs/>
        </w:rPr>
      </w:pPr>
    </w:p>
    <w:p w:rsidR="0035633F" w:rsidRPr="00BE57FE" w:rsidRDefault="0035633F" w:rsidP="00E60F06">
      <w:pPr>
        <w:pStyle w:val="ListParagraph"/>
        <w:numPr>
          <w:ilvl w:val="1"/>
          <w:numId w:val="49"/>
        </w:numPr>
        <w:jc w:val="both"/>
        <w:rPr>
          <w:b/>
          <w:iCs/>
        </w:rPr>
      </w:pPr>
      <w:r w:rsidRPr="00BE57FE">
        <w:rPr>
          <w:b/>
          <w:iCs/>
        </w:rPr>
        <w:t>Дополнительная учебная литература:</w:t>
      </w:r>
    </w:p>
    <w:p w:rsidR="0035633F" w:rsidRDefault="0035633F" w:rsidP="00E60F06">
      <w:pPr>
        <w:jc w:val="both"/>
        <w:rPr>
          <w:color w:val="000000"/>
          <w:shd w:val="clear" w:color="auto" w:fill="FCFCFC"/>
        </w:rPr>
      </w:pPr>
      <w:r>
        <w:rPr>
          <w:color w:val="000000"/>
          <w:shd w:val="clear" w:color="auto" w:fill="FCFCFC"/>
        </w:rPr>
        <w:t xml:space="preserve">1.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35633F" w:rsidRDefault="0035633F" w:rsidP="00E60F06">
      <w:pPr>
        <w:jc w:val="both"/>
        <w:rPr>
          <w:color w:val="000000"/>
          <w:shd w:val="clear" w:color="auto" w:fill="FCFCFC"/>
        </w:rPr>
      </w:pPr>
      <w:r>
        <w:rPr>
          <w:color w:val="000000"/>
          <w:shd w:val="clear" w:color="auto" w:fill="FCFCFC"/>
        </w:rPr>
        <w:t xml:space="preserve">2.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5633F" w:rsidRDefault="0035633F" w:rsidP="00E60F06">
      <w:pPr>
        <w:jc w:val="both"/>
        <w:rPr>
          <w:color w:val="000000"/>
          <w:shd w:val="clear" w:color="auto" w:fill="FCFCFC"/>
        </w:rPr>
      </w:pPr>
      <w:r>
        <w:rPr>
          <w:color w:val="000000"/>
          <w:shd w:val="clear" w:color="auto" w:fill="FCFCFC"/>
        </w:rPr>
        <w:t xml:space="preserve">3. </w:t>
      </w:r>
      <w:r w:rsidRPr="006533BD">
        <w:rPr>
          <w:color w:val="000000"/>
          <w:shd w:val="clear" w:color="auto" w:fill="FCFCFC"/>
        </w:rPr>
        <w:t>Мальханова И.А. Коммуникативный тренинг [Электронный ресурс]: учебное пособие/ Мальханова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5633F" w:rsidRPr="006533BD" w:rsidRDefault="0035633F" w:rsidP="00E60F06">
      <w:pPr>
        <w:jc w:val="both"/>
        <w:rPr>
          <w:color w:val="000000"/>
          <w:shd w:val="clear" w:color="auto" w:fill="FCFCFC"/>
        </w:rPr>
      </w:pPr>
      <w:r>
        <w:rPr>
          <w:color w:val="000000"/>
          <w:shd w:val="clear" w:color="auto" w:fill="FCFCFC"/>
        </w:rPr>
        <w:t xml:space="preserve">4.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5633F" w:rsidRPr="00620BBD" w:rsidRDefault="0035633F" w:rsidP="00E60F06">
      <w:pPr>
        <w:jc w:val="both"/>
      </w:pPr>
      <w:r>
        <w:t>5</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35633F" w:rsidRPr="00620BBD" w:rsidRDefault="0035633F" w:rsidP="00E60F06">
      <w:pPr>
        <w:jc w:val="both"/>
      </w:pPr>
      <w:r>
        <w:t>6</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35633F" w:rsidRPr="00620BBD" w:rsidRDefault="0035633F" w:rsidP="00E60F06">
      <w:pPr>
        <w:jc w:val="both"/>
        <w:rPr>
          <w:color w:val="000000"/>
        </w:rPr>
      </w:pPr>
      <w:r>
        <w:t>7</w:t>
      </w:r>
      <w:r w:rsidRPr="00620BBD">
        <w:t xml:space="preserve">. </w:t>
      </w:r>
      <w:r w:rsidRPr="00620BBD">
        <w:rPr>
          <w:color w:val="000000"/>
        </w:rPr>
        <w:t xml:space="preserve">Вачков И.В. Психология тренинговой работы: Содержательные, организационные и методические аспекты ведения тренинговой группы. </w:t>
      </w:r>
      <w:r>
        <w:rPr>
          <w:color w:val="000000"/>
          <w:shd w:val="clear" w:color="auto" w:fill="FCFCFC"/>
        </w:rPr>
        <w:t>–</w:t>
      </w:r>
      <w:r w:rsidRPr="00620BBD">
        <w:rPr>
          <w:color w:val="000000"/>
        </w:rPr>
        <w:t xml:space="preserve"> М.: Эксмо, 2007</w:t>
      </w:r>
      <w:r>
        <w:rPr>
          <w:color w:val="000000"/>
        </w:rPr>
        <w:t>.</w:t>
      </w:r>
    </w:p>
    <w:p w:rsidR="0035633F" w:rsidRPr="00620BBD" w:rsidRDefault="0035633F" w:rsidP="00E60F06">
      <w:pPr>
        <w:jc w:val="both"/>
      </w:pPr>
      <w:r>
        <w:rPr>
          <w:color w:val="000000"/>
        </w:rPr>
        <w:t>8</w:t>
      </w:r>
      <w:r w:rsidRPr="00620BBD">
        <w:rPr>
          <w:color w:val="000000"/>
        </w:rPr>
        <w:t xml:space="preserve">. </w:t>
      </w:r>
      <w:r w:rsidRPr="00620BBD">
        <w:t xml:space="preserve">Лидерс А.Г. Психологический тренинг с подростками. </w:t>
      </w:r>
      <w:r>
        <w:rPr>
          <w:color w:val="000000"/>
          <w:shd w:val="clear" w:color="auto" w:fill="FCFCFC"/>
        </w:rPr>
        <w:t>–</w:t>
      </w:r>
      <w:r w:rsidRPr="00620BBD">
        <w:t xml:space="preserve"> М.: Академия, 2001</w:t>
      </w:r>
      <w:r>
        <w:t>.</w:t>
      </w:r>
    </w:p>
    <w:p w:rsidR="0035633F" w:rsidRPr="00620BBD" w:rsidRDefault="0035633F" w:rsidP="00E60F06">
      <w:pPr>
        <w:jc w:val="both"/>
      </w:pPr>
      <w:r>
        <w:t>9</w:t>
      </w:r>
      <w:r w:rsidRPr="00620BBD">
        <w:t xml:space="preserve">. </w:t>
      </w:r>
      <w:r w:rsidRPr="006533BD">
        <w:rPr>
          <w:color w:val="000000"/>
          <w:shd w:val="clear" w:color="auto" w:fill="FCFCFC"/>
        </w:rPr>
        <w:t>Марасанов Г.И. Социально-психологический тренинг [Электронный ресурс]/ Марасанов Г.И.</w:t>
      </w:r>
      <w:r>
        <w:rPr>
          <w:color w:val="000000"/>
          <w:shd w:val="clear" w:color="auto" w:fill="FCFCFC"/>
        </w:rPr>
        <w:t>–</w:t>
      </w:r>
      <w:r w:rsidRPr="006533BD">
        <w:rPr>
          <w:color w:val="000000"/>
          <w:shd w:val="clear" w:color="auto" w:fill="FCFCFC"/>
        </w:rPr>
        <w:t xml:space="preserve"> М.: Когито-Центр,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35633F" w:rsidRPr="00620BBD" w:rsidRDefault="0035633F" w:rsidP="00E60F06">
      <w:pPr>
        <w:jc w:val="both"/>
      </w:pPr>
      <w:r>
        <w:t>10</w:t>
      </w:r>
      <w:r w:rsidRPr="00620BBD">
        <w:t xml:space="preserve">. Прутченков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35633F" w:rsidRDefault="0035633F" w:rsidP="00E60F06">
      <w:pPr>
        <w:jc w:val="both"/>
      </w:pPr>
      <w:r>
        <w:t>11</w:t>
      </w:r>
      <w:r w:rsidRPr="00620BBD">
        <w:t xml:space="preserve">. Фопель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p>
    <w:p w:rsidR="0035633F" w:rsidRDefault="0035633F" w:rsidP="00E60F06">
      <w:pPr>
        <w:jc w:val="both"/>
      </w:pPr>
      <w:r w:rsidRPr="00620BBD">
        <w:t>1</w:t>
      </w:r>
      <w:r>
        <w:t>2</w:t>
      </w:r>
      <w:r w:rsidRPr="00620BBD">
        <w:t xml:space="preserve">. Самоукина Н.В. Игры в школе и дома. </w:t>
      </w:r>
      <w:r>
        <w:rPr>
          <w:color w:val="000000"/>
          <w:shd w:val="clear" w:color="auto" w:fill="FCFCFC"/>
        </w:rPr>
        <w:t>–</w:t>
      </w:r>
      <w:r w:rsidRPr="00620BBD">
        <w:t xml:space="preserve"> Дубна: Феникс+, 2000.</w:t>
      </w:r>
    </w:p>
    <w:p w:rsidR="0035633F" w:rsidRDefault="0035633F" w:rsidP="00E60F06">
      <w:pPr>
        <w:jc w:val="both"/>
        <w:rPr>
          <w:color w:val="000000"/>
          <w:shd w:val="clear" w:color="auto" w:fill="FCFCFC"/>
        </w:rPr>
      </w:pPr>
      <w:r>
        <w:rPr>
          <w:color w:val="000000"/>
          <w:shd w:val="clear" w:color="auto" w:fill="FCFCFC"/>
        </w:rPr>
        <w:t xml:space="preserve">13.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35633F" w:rsidRDefault="0035633F" w:rsidP="00E60F06">
      <w:pPr>
        <w:jc w:val="both"/>
        <w:rPr>
          <w:color w:val="000000"/>
          <w:shd w:val="clear" w:color="auto" w:fill="FCFCFC"/>
        </w:rPr>
      </w:pPr>
      <w:r>
        <w:t>14</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35633F" w:rsidRDefault="0035633F" w:rsidP="00E60F06">
      <w:pPr>
        <w:autoSpaceDE w:val="0"/>
        <w:autoSpaceDN w:val="0"/>
        <w:adjustRightInd w:val="0"/>
        <w:ind w:left="1069"/>
        <w:jc w:val="both"/>
        <w:rPr>
          <w:b/>
          <w:iCs/>
        </w:rPr>
      </w:pPr>
    </w:p>
    <w:p w:rsidR="0035633F" w:rsidRDefault="0035633F" w:rsidP="004B0DB4">
      <w:pPr>
        <w:autoSpaceDE w:val="0"/>
        <w:autoSpaceDN w:val="0"/>
        <w:adjustRightInd w:val="0"/>
        <w:ind w:left="1069"/>
        <w:rPr>
          <w:b/>
          <w:iCs/>
        </w:rPr>
      </w:pPr>
    </w:p>
    <w:p w:rsidR="0035633F" w:rsidRPr="00DC11F5" w:rsidRDefault="0035633F" w:rsidP="004B0DB4">
      <w:pPr>
        <w:autoSpaceDE w:val="0"/>
        <w:autoSpaceDN w:val="0"/>
        <w:adjustRightInd w:val="0"/>
        <w:ind w:left="1069"/>
        <w:rPr>
          <w:b/>
          <w:iCs/>
        </w:rPr>
      </w:pPr>
    </w:p>
    <w:p w:rsidR="0035633F" w:rsidRDefault="0035633F"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5633F" w:rsidRDefault="0035633F" w:rsidP="00E60F06">
      <w:pPr>
        <w:jc w:val="both"/>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ЮниВестМедиа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r>
        <w:rPr>
          <w:lang w:val="en-US"/>
        </w:rPr>
        <w:t>IPRbooks</w:t>
      </w:r>
      <w:r w:rsidRPr="00671114">
        <w:t xml:space="preserve">», </w:t>
      </w:r>
      <w:r>
        <w:rPr>
          <w:rFonts w:ascii="Times New Roman CYR" w:hAnsi="Times New Roman CYR" w:cs="Times New Roman CYR"/>
        </w:rPr>
        <w:t>по паролю</w:t>
      </w:r>
    </w:p>
    <w:p w:rsidR="0035633F" w:rsidRPr="00C639B0" w:rsidRDefault="0035633F" w:rsidP="00E60F06">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r>
        <w:rPr>
          <w:lang w:val="en-US"/>
        </w:rPr>
        <w:t>IPRbooks</w:t>
      </w:r>
      <w:r w:rsidRPr="007420C1">
        <w:t>»</w:t>
      </w:r>
      <w:r>
        <w:rPr>
          <w:iCs/>
        </w:rPr>
        <w:t>, по паролю.</w:t>
      </w:r>
    </w:p>
    <w:p w:rsidR="0035633F" w:rsidRPr="007420C1" w:rsidRDefault="0035633F" w:rsidP="00E60F06">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r>
        <w:rPr>
          <w:lang w:val="en-US"/>
        </w:rPr>
        <w:t>IPRbooks</w:t>
      </w:r>
      <w:r w:rsidRPr="007420C1">
        <w:t>»</w:t>
      </w:r>
      <w:r>
        <w:rPr>
          <w:highlight w:val="white"/>
        </w:rPr>
        <w:t>, по паролю.</w:t>
      </w:r>
    </w:p>
    <w:p w:rsidR="0035633F" w:rsidRPr="00DC11F5" w:rsidRDefault="0035633F" w:rsidP="00E60F06">
      <w:pPr>
        <w:autoSpaceDE w:val="0"/>
        <w:autoSpaceDN w:val="0"/>
        <w:adjustRightInd w:val="0"/>
        <w:jc w:val="both"/>
        <w:rPr>
          <w:b/>
          <w:bCs/>
        </w:rPr>
      </w:pPr>
    </w:p>
    <w:p w:rsidR="0035633F" w:rsidRPr="00DC11F5" w:rsidRDefault="0035633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5633F" w:rsidRPr="00EC37C3" w:rsidRDefault="0035633F"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5"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35633F" w:rsidRPr="00EC37C3" w:rsidRDefault="0035633F"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35633F" w:rsidRPr="00D06F61" w:rsidRDefault="0035633F"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6" w:history="1">
        <w:r w:rsidRPr="00EC37C3">
          <w:rPr>
            <w:rFonts w:ascii="Times New Roman CYR" w:hAnsi="Times New Roman CYR" w:cs="Times New Roman CYR"/>
            <w:u w:val="single"/>
          </w:rPr>
          <w:t>http://festival.1september.ru/articles/412694/</w:t>
        </w:r>
      </w:hyperlink>
      <w:r w:rsidRPr="00E57469">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7" w:history="1">
        <w:r w:rsidRPr="00EC37C3">
          <w:rPr>
            <w:rFonts w:ascii="Times New Roman CYR" w:hAnsi="Times New Roman CYR" w:cs="Times New Roman CYR"/>
            <w:u w:val="single"/>
          </w:rPr>
          <w:t>http://www.rospsy.ru/</w:t>
        </w:r>
      </w:hyperlink>
      <w:r w:rsidRPr="00D06F61">
        <w:t xml:space="preserve">. </w:t>
      </w:r>
    </w:p>
    <w:p w:rsidR="0035633F" w:rsidRPr="00EC37C3" w:rsidRDefault="0035633F"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8"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35633F" w:rsidRPr="00D06F61" w:rsidRDefault="0035633F"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9" w:history="1">
        <w:r w:rsidRPr="00EC37C3">
          <w:rPr>
            <w:u w:val="single"/>
            <w:lang w:val="en-US"/>
          </w:rPr>
          <w:t>http</w:t>
        </w:r>
        <w:r w:rsidRPr="00D06F61">
          <w:rPr>
            <w:u w:val="single"/>
          </w:rPr>
          <w:t>://</w:t>
        </w:r>
        <w:r w:rsidRPr="00EC37C3">
          <w:rPr>
            <w:u w:val="single"/>
            <w:lang w:val="en-US"/>
          </w:rPr>
          <w:t>flogiston</w:t>
        </w:r>
        <w:r w:rsidRPr="00D06F61">
          <w:rPr>
            <w:u w:val="single"/>
          </w:rPr>
          <w:t>.</w:t>
        </w:r>
        <w:r w:rsidRPr="00EC37C3">
          <w:rPr>
            <w:u w:val="single"/>
            <w:lang w:val="en-US"/>
          </w:rPr>
          <w:t>ru</w:t>
        </w:r>
        <w:r w:rsidRPr="00D06F61">
          <w:rPr>
            <w:u w:val="single"/>
          </w:rPr>
          <w:t>./</w:t>
        </w:r>
      </w:hyperlink>
      <w:r w:rsidRPr="00D06F61">
        <w:t xml:space="preserve">. </w:t>
      </w:r>
    </w:p>
    <w:p w:rsidR="0035633F" w:rsidRPr="00EC37C3" w:rsidRDefault="0035633F"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Психологическая лаборатория:</w:t>
      </w:r>
      <w:hyperlink r:id="rId10" w:history="1">
        <w:r w:rsidRPr="00EC37C3">
          <w:rPr>
            <w:rFonts w:ascii="Times New Roman CYR" w:hAnsi="Times New Roman CYR" w:cs="Times New Roman CYR"/>
            <w:u w:val="single"/>
          </w:rPr>
          <w:t>http://vch.narod.ru/lib_link.htm</w:t>
        </w:r>
      </w:hyperlink>
      <w:r w:rsidRPr="00EC37C3">
        <w:t xml:space="preserve"> . </w:t>
      </w:r>
    </w:p>
    <w:p w:rsidR="0035633F" w:rsidRPr="00EC37C3" w:rsidRDefault="0035633F"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11"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35633F" w:rsidRPr="00EC37C3" w:rsidRDefault="0035633F"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2"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35633F" w:rsidRPr="00EC37C3" w:rsidRDefault="0035633F" w:rsidP="00D06F61">
      <w:pPr>
        <w:suppressAutoHyphens/>
        <w:autoSpaceDE w:val="0"/>
        <w:autoSpaceDN w:val="0"/>
        <w:adjustRightInd w:val="0"/>
        <w:jc w:val="both"/>
        <w:rPr>
          <w:rFonts w:ascii="Times New Roman CYR" w:hAnsi="Times New Roman CYR" w:cs="Times New Roman CYR"/>
        </w:rPr>
      </w:pPr>
      <w:r>
        <w:t xml:space="preserve">- </w:t>
      </w:r>
      <w:hyperlink r:id="rId13" w:history="1">
        <w:r w:rsidRPr="00EC37C3">
          <w:rPr>
            <w:u w:val="single"/>
            <w:lang w:val="en-US"/>
          </w:rPr>
          <w:t>http</w:t>
        </w:r>
        <w:r w:rsidRPr="00EC37C3">
          <w:rPr>
            <w:u w:val="single"/>
          </w:rPr>
          <w:t>://</w:t>
        </w:r>
        <w:r w:rsidRPr="00EC37C3">
          <w:rPr>
            <w:u w:val="single"/>
            <w:lang w:val="en-US"/>
          </w:rPr>
          <w:t>www</w:t>
        </w:r>
        <w:r w:rsidRPr="00EC37C3">
          <w:rPr>
            <w:u w:val="single"/>
          </w:rPr>
          <w:t>.</w:t>
        </w:r>
        <w:r w:rsidRPr="00EC37C3">
          <w:rPr>
            <w:u w:val="single"/>
            <w:lang w:val="en-US"/>
          </w:rPr>
          <w:t>psy</w:t>
        </w:r>
        <w:r w:rsidRPr="00EC37C3">
          <w:rPr>
            <w:u w:val="single"/>
          </w:rPr>
          <w:t>-</w:t>
        </w:r>
        <w:r w:rsidRPr="00EC37C3">
          <w:rPr>
            <w:u w:val="single"/>
            <w:lang w:val="en-US"/>
          </w:rPr>
          <w:t>files</w:t>
        </w:r>
        <w:r w:rsidRPr="00EC37C3">
          <w:rPr>
            <w:u w:val="single"/>
          </w:rPr>
          <w:t>.</w:t>
        </w:r>
        <w:r w:rsidRPr="00EC37C3">
          <w:rPr>
            <w:u w:val="single"/>
            <w:lang w:val="en-US"/>
          </w:rPr>
          <w:t>ru</w:t>
        </w:r>
        <w:r w:rsidRPr="00EC37C3">
          <w:rPr>
            <w:u w:val="single"/>
          </w:rPr>
          <w:t>/</w:t>
        </w:r>
      </w:hyperlink>
      <w:r w:rsidRPr="00EC37C3">
        <w:t xml:space="preserve">: </w:t>
      </w:r>
      <w:r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35633F" w:rsidRDefault="0035633F"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14"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35633F" w:rsidRPr="00D06F61" w:rsidRDefault="0035633F" w:rsidP="00D06F61">
      <w:pPr>
        <w:autoSpaceDE w:val="0"/>
        <w:autoSpaceDN w:val="0"/>
        <w:adjustRightInd w:val="0"/>
        <w:ind w:left="720"/>
        <w:jc w:val="both"/>
        <w:rPr>
          <w:b/>
          <w:bCs/>
          <w:i/>
          <w:iCs/>
        </w:rPr>
      </w:pPr>
    </w:p>
    <w:p w:rsidR="0035633F" w:rsidRPr="00DC11F5" w:rsidRDefault="0035633F"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5633F" w:rsidRPr="00DC11F5" w:rsidRDefault="0035633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5633F" w:rsidRPr="00DC11F5" w:rsidRDefault="0035633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5633F" w:rsidRPr="00DC11F5" w:rsidRDefault="0035633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5633F" w:rsidRPr="00DC11F5" w:rsidRDefault="0035633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5633F" w:rsidRPr="00DC11F5" w:rsidRDefault="0035633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5633F" w:rsidRPr="00DC11F5" w:rsidRDefault="0035633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5633F" w:rsidRPr="00DC11F5" w:rsidRDefault="0035633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5633F" w:rsidRPr="00DC11F5" w:rsidRDefault="0035633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5633F" w:rsidRPr="00DC11F5" w:rsidRDefault="0035633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5633F" w:rsidRPr="00DC11F5" w:rsidRDefault="0035633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5633F" w:rsidRPr="00DC11F5" w:rsidRDefault="0035633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5633F" w:rsidRPr="00DC11F5" w:rsidRDefault="0035633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5633F" w:rsidRPr="00DC11F5" w:rsidRDefault="0035633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5633F" w:rsidRPr="00DC11F5" w:rsidRDefault="0035633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5633F" w:rsidRPr="00DC11F5" w:rsidRDefault="0035633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5633F" w:rsidRPr="00DC11F5" w:rsidRDefault="0035633F" w:rsidP="00D00133">
      <w:pPr>
        <w:autoSpaceDE w:val="0"/>
        <w:autoSpaceDN w:val="0"/>
        <w:adjustRightInd w:val="0"/>
        <w:jc w:val="both"/>
      </w:pPr>
    </w:p>
    <w:p w:rsidR="0035633F" w:rsidRPr="00DC11F5" w:rsidRDefault="0035633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5633F" w:rsidRPr="004C5D94" w:rsidRDefault="0035633F" w:rsidP="00292248">
      <w:pPr>
        <w:autoSpaceDE w:val="0"/>
        <w:autoSpaceDN w:val="0"/>
        <w:adjustRightInd w:val="0"/>
        <w:jc w:val="both"/>
        <w:rPr>
          <w:b/>
          <w:bCs/>
          <w:i/>
          <w:iCs/>
        </w:rPr>
      </w:pPr>
      <w:r w:rsidRPr="004C5D94">
        <w:t>1.</w:t>
      </w:r>
      <w:r w:rsidRPr="00DC11F5">
        <w:t>Операционнаясистема</w:t>
      </w:r>
      <w:r w:rsidRPr="004C5D94">
        <w:t xml:space="preserve"> </w:t>
      </w:r>
      <w:r w:rsidRPr="00DC11F5">
        <w:rPr>
          <w:lang w:val="en-US"/>
        </w:rPr>
        <w:t>Microsoft</w:t>
      </w:r>
      <w:r w:rsidRPr="004C5D94">
        <w:t xml:space="preserve"> </w:t>
      </w:r>
      <w:r w:rsidRPr="00DC11F5">
        <w:rPr>
          <w:lang w:val="en-US"/>
        </w:rPr>
        <w:t>Windows</w:t>
      </w:r>
    </w:p>
    <w:p w:rsidR="0035633F" w:rsidRPr="004C5D94" w:rsidRDefault="0035633F" w:rsidP="00292248">
      <w:pPr>
        <w:autoSpaceDE w:val="0"/>
        <w:autoSpaceDN w:val="0"/>
        <w:adjustRightInd w:val="0"/>
        <w:jc w:val="both"/>
      </w:pPr>
      <w:r w:rsidRPr="004C5D94">
        <w:t>2.</w:t>
      </w:r>
      <w:r w:rsidRPr="00DC11F5">
        <w:rPr>
          <w:lang w:val="en-US"/>
        </w:rPr>
        <w:t>Microsoft</w:t>
      </w:r>
      <w:r w:rsidRPr="004C5D94">
        <w:t xml:space="preserve"> </w:t>
      </w:r>
      <w:r w:rsidRPr="00DC11F5">
        <w:rPr>
          <w:lang w:val="en-US"/>
        </w:rPr>
        <w:t>Office</w:t>
      </w:r>
      <w:r w:rsidRPr="004C5D94">
        <w:t xml:space="preserve"> 2010-2016</w:t>
      </w:r>
    </w:p>
    <w:p w:rsidR="0035633F" w:rsidRPr="004C5D94" w:rsidRDefault="0035633F" w:rsidP="00292248">
      <w:pPr>
        <w:autoSpaceDE w:val="0"/>
        <w:autoSpaceDN w:val="0"/>
        <w:adjustRightInd w:val="0"/>
        <w:jc w:val="both"/>
      </w:pPr>
      <w:r w:rsidRPr="004C5D94">
        <w:t>3.</w:t>
      </w:r>
      <w:r w:rsidRPr="00DC11F5">
        <w:t>Антивирус</w:t>
      </w:r>
      <w:r w:rsidRPr="004C5D94">
        <w:t xml:space="preserve"> </w:t>
      </w:r>
      <w:r w:rsidRPr="00DC11F5">
        <w:rPr>
          <w:lang w:val="en-US"/>
        </w:rPr>
        <w:t>Kaspersky</w:t>
      </w:r>
      <w:r w:rsidRPr="004C5D94">
        <w:t xml:space="preserve"> </w:t>
      </w:r>
      <w:r w:rsidRPr="00DC11F5">
        <w:rPr>
          <w:lang w:val="en-US"/>
        </w:rPr>
        <w:t>Endpoint</w:t>
      </w:r>
      <w:r w:rsidRPr="004C5D94">
        <w:t xml:space="preserve"> </w:t>
      </w:r>
      <w:r w:rsidRPr="00DC11F5">
        <w:rPr>
          <w:lang w:val="en-US"/>
        </w:rPr>
        <w:t>Security</w:t>
      </w:r>
    </w:p>
    <w:p w:rsidR="0035633F" w:rsidRPr="004C5D94" w:rsidRDefault="0035633F" w:rsidP="00292248">
      <w:pPr>
        <w:autoSpaceDE w:val="0"/>
        <w:autoSpaceDN w:val="0"/>
        <w:adjustRightInd w:val="0"/>
        <w:jc w:val="both"/>
      </w:pPr>
      <w:r w:rsidRPr="004C5D94">
        <w:t>4.</w:t>
      </w:r>
      <w:r w:rsidRPr="00DC11F5">
        <w:t>Программадляработыс</w:t>
      </w:r>
      <w:r w:rsidRPr="00DC11F5">
        <w:rPr>
          <w:lang w:val="en-US"/>
        </w:rPr>
        <w:t>pdf</w:t>
      </w:r>
      <w:r w:rsidRPr="00DC11F5">
        <w:t>файлами</w:t>
      </w:r>
      <w:r w:rsidRPr="00DC11F5">
        <w:rPr>
          <w:lang w:val="en-US"/>
        </w:rPr>
        <w:t>AdobeReader</w:t>
      </w:r>
    </w:p>
    <w:p w:rsidR="0035633F" w:rsidRPr="00DC11F5" w:rsidRDefault="0035633F" w:rsidP="00292248">
      <w:pPr>
        <w:autoSpaceDE w:val="0"/>
        <w:autoSpaceDN w:val="0"/>
        <w:adjustRightInd w:val="0"/>
        <w:jc w:val="both"/>
      </w:pPr>
      <w:r w:rsidRPr="00DC11F5">
        <w:t>5.Архиватор 7-</w:t>
      </w:r>
      <w:r w:rsidRPr="00DC11F5">
        <w:rPr>
          <w:lang w:val="en-US"/>
        </w:rPr>
        <w:t>zip</w:t>
      </w:r>
    </w:p>
    <w:p w:rsidR="0035633F" w:rsidRPr="00DC11F5" w:rsidRDefault="0035633F" w:rsidP="00292248">
      <w:pPr>
        <w:autoSpaceDE w:val="0"/>
        <w:autoSpaceDN w:val="0"/>
        <w:adjustRightInd w:val="0"/>
        <w:jc w:val="both"/>
      </w:pPr>
      <w:r w:rsidRPr="00DC11F5">
        <w:t>6.Справочно-правовая система КонсультантПлюс</w:t>
      </w:r>
    </w:p>
    <w:p w:rsidR="0035633F" w:rsidRDefault="0035633F" w:rsidP="00292248">
      <w:pPr>
        <w:autoSpaceDE w:val="0"/>
        <w:autoSpaceDN w:val="0"/>
        <w:adjustRightInd w:val="0"/>
        <w:jc w:val="both"/>
      </w:pPr>
      <w:r w:rsidRPr="00DC11F5">
        <w:t>7.Справочно-правовая система Гарант</w:t>
      </w:r>
    </w:p>
    <w:p w:rsidR="0035633F" w:rsidRPr="00DC11F5" w:rsidRDefault="0035633F" w:rsidP="00C303B5">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35633F" w:rsidRDefault="0035633F" w:rsidP="001258D3">
      <w:pPr>
        <w:autoSpaceDE w:val="0"/>
        <w:autoSpaceDN w:val="0"/>
        <w:adjustRightInd w:val="0"/>
        <w:ind w:left="360"/>
        <w:jc w:val="both"/>
        <w:rPr>
          <w:b/>
          <w:bCs/>
          <w:i/>
          <w:iCs/>
        </w:rPr>
      </w:pPr>
    </w:p>
    <w:p w:rsidR="0035633F" w:rsidRPr="00DC11F5" w:rsidRDefault="0035633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5633F" w:rsidRPr="00DC11F5" w:rsidRDefault="0035633F" w:rsidP="00292248">
      <w:pPr>
        <w:ind w:left="720"/>
        <w:contextualSpacing/>
        <w:jc w:val="both"/>
      </w:pPr>
      <w:r w:rsidRPr="00DC11F5">
        <w:t>1.Проектор, ноутбук</w:t>
      </w:r>
    </w:p>
    <w:p w:rsidR="0035633F" w:rsidRPr="00DC11F5" w:rsidRDefault="0035633F" w:rsidP="00292248">
      <w:pPr>
        <w:ind w:left="720"/>
        <w:contextualSpacing/>
        <w:jc w:val="both"/>
      </w:pPr>
      <w:r w:rsidRPr="00DC11F5">
        <w:t xml:space="preserve">2.Проекционный экран </w:t>
      </w:r>
    </w:p>
    <w:p w:rsidR="0035633F" w:rsidRPr="00DC11F5" w:rsidRDefault="0035633F" w:rsidP="00292248">
      <w:pPr>
        <w:ind w:left="720"/>
        <w:contextualSpacing/>
        <w:jc w:val="both"/>
      </w:pPr>
      <w:r w:rsidRPr="00DC11F5">
        <w:t>3.Колонки</w:t>
      </w:r>
    </w:p>
    <w:p w:rsidR="0035633F" w:rsidRPr="00DC11F5" w:rsidRDefault="0035633F" w:rsidP="00292248">
      <w:pPr>
        <w:autoSpaceDE w:val="0"/>
        <w:autoSpaceDN w:val="0"/>
        <w:adjustRightInd w:val="0"/>
      </w:pPr>
    </w:p>
    <w:p w:rsidR="0035633F" w:rsidRPr="00DC11F5" w:rsidRDefault="0035633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5633F" w:rsidRPr="00DC11F5" w:rsidRDefault="0035633F"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5633F" w:rsidRPr="00DC11F5" w:rsidRDefault="0035633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5633F" w:rsidRPr="00DC11F5" w:rsidRDefault="0035633F" w:rsidP="00034A75">
      <w:pPr>
        <w:tabs>
          <w:tab w:val="center" w:pos="4536"/>
          <w:tab w:val="right" w:pos="9072"/>
        </w:tabs>
        <w:ind w:firstLine="709"/>
        <w:jc w:val="both"/>
      </w:pPr>
    </w:p>
    <w:p w:rsidR="0035633F" w:rsidRPr="00DC11F5" w:rsidRDefault="0035633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5633F" w:rsidRPr="00DC11F5" w:rsidRDefault="0035633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5633F" w:rsidRPr="00DC11F5" w:rsidRDefault="0035633F" w:rsidP="00D00133">
      <w:pPr>
        <w:tabs>
          <w:tab w:val="center" w:pos="4536"/>
          <w:tab w:val="right" w:pos="9072"/>
        </w:tabs>
        <w:autoSpaceDE w:val="0"/>
        <w:autoSpaceDN w:val="0"/>
        <w:adjustRightInd w:val="0"/>
      </w:pPr>
      <w:r w:rsidRPr="00DC11F5">
        <w:t>- практические занятия;</w:t>
      </w:r>
    </w:p>
    <w:p w:rsidR="0035633F" w:rsidRPr="00DC11F5" w:rsidRDefault="0035633F" w:rsidP="00D00133">
      <w:pPr>
        <w:tabs>
          <w:tab w:val="center" w:pos="4536"/>
          <w:tab w:val="right" w:pos="9072"/>
        </w:tabs>
        <w:autoSpaceDE w:val="0"/>
        <w:autoSpaceDN w:val="0"/>
        <w:adjustRightInd w:val="0"/>
      </w:pPr>
      <w:r w:rsidRPr="00DC11F5">
        <w:t>- контрольные опросы;</w:t>
      </w:r>
    </w:p>
    <w:p w:rsidR="0035633F" w:rsidRPr="00DC11F5" w:rsidRDefault="0035633F" w:rsidP="00D00133">
      <w:pPr>
        <w:tabs>
          <w:tab w:val="center" w:pos="4536"/>
          <w:tab w:val="right" w:pos="9072"/>
        </w:tabs>
        <w:autoSpaceDE w:val="0"/>
        <w:autoSpaceDN w:val="0"/>
        <w:adjustRightInd w:val="0"/>
      </w:pPr>
      <w:r w:rsidRPr="00DC11F5">
        <w:t>- консультации;</w:t>
      </w:r>
    </w:p>
    <w:p w:rsidR="0035633F" w:rsidRPr="00DC11F5" w:rsidRDefault="0035633F" w:rsidP="00D00133">
      <w:pPr>
        <w:tabs>
          <w:tab w:val="center" w:pos="4536"/>
          <w:tab w:val="right" w:pos="9072"/>
        </w:tabs>
        <w:autoSpaceDE w:val="0"/>
        <w:autoSpaceDN w:val="0"/>
        <w:adjustRightInd w:val="0"/>
      </w:pPr>
      <w:r w:rsidRPr="00DC11F5">
        <w:t>- самостоятельная работа с учебной литературой;</w:t>
      </w:r>
    </w:p>
    <w:p w:rsidR="0035633F" w:rsidRPr="003F4282" w:rsidRDefault="0035633F"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5633F" w:rsidRPr="00DC11F5" w:rsidRDefault="0035633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5633F" w:rsidRDefault="0035633F"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5633F" w:rsidRPr="00E84946" w:rsidRDefault="0035633F" w:rsidP="006178D3">
      <w:pPr>
        <w:tabs>
          <w:tab w:val="center" w:pos="851"/>
          <w:tab w:val="right" w:pos="9072"/>
        </w:tabs>
        <w:autoSpaceDE w:val="0"/>
        <w:autoSpaceDN w:val="0"/>
        <w:adjustRightInd w:val="0"/>
        <w:jc w:val="both"/>
        <w:rPr>
          <w:i/>
        </w:rPr>
      </w:pPr>
      <w:r>
        <w:rPr>
          <w:i/>
        </w:rPr>
        <w:t>- тренинговые упражнения</w:t>
      </w:r>
    </w:p>
    <w:p w:rsidR="0035633F" w:rsidRPr="00DC11F5" w:rsidRDefault="0035633F"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35633F" w:rsidRPr="00DC11F5" w:rsidRDefault="0035633F"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35633F" w:rsidRPr="00DC11F5" w:rsidRDefault="0035633F" w:rsidP="00E84946">
      <w:pPr>
        <w:tabs>
          <w:tab w:val="center" w:pos="4536"/>
          <w:tab w:val="right" w:pos="9072"/>
        </w:tabs>
        <w:autoSpaceDE w:val="0"/>
        <w:autoSpaceDN w:val="0"/>
        <w:adjustRightInd w:val="0"/>
      </w:pPr>
      <w:r w:rsidRPr="00DC11F5">
        <w:rPr>
          <w:i/>
          <w:iCs/>
        </w:rPr>
        <w:t>- ролевая игра;</w:t>
      </w:r>
    </w:p>
    <w:p w:rsidR="0035633F" w:rsidRPr="00DC11F5" w:rsidRDefault="0035633F" w:rsidP="00E84946">
      <w:pPr>
        <w:tabs>
          <w:tab w:val="center" w:pos="4536"/>
          <w:tab w:val="right" w:pos="9072"/>
        </w:tabs>
        <w:autoSpaceDE w:val="0"/>
        <w:autoSpaceDN w:val="0"/>
        <w:adjustRightInd w:val="0"/>
        <w:rPr>
          <w:i/>
          <w:iCs/>
        </w:rPr>
      </w:pPr>
      <w:r w:rsidRPr="00DC11F5">
        <w:rPr>
          <w:i/>
          <w:iCs/>
        </w:rPr>
        <w:t>- творческие задания;</w:t>
      </w:r>
    </w:p>
    <w:p w:rsidR="0035633F" w:rsidRPr="00DC11F5" w:rsidRDefault="0035633F" w:rsidP="00E84946">
      <w:pPr>
        <w:tabs>
          <w:tab w:val="center" w:pos="4536"/>
          <w:tab w:val="right" w:pos="9072"/>
        </w:tabs>
        <w:autoSpaceDE w:val="0"/>
        <w:autoSpaceDN w:val="0"/>
        <w:adjustRightInd w:val="0"/>
        <w:rPr>
          <w:i/>
          <w:iCs/>
        </w:rPr>
      </w:pPr>
      <w:r w:rsidRPr="00DC11F5">
        <w:rPr>
          <w:i/>
          <w:iCs/>
        </w:rPr>
        <w:t>- сообщения с анализом;</w:t>
      </w:r>
    </w:p>
    <w:p w:rsidR="0035633F" w:rsidRPr="00DC11F5" w:rsidRDefault="0035633F"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35633F" w:rsidRPr="00DC11F5" w:rsidRDefault="0035633F" w:rsidP="00E84946"/>
    <w:p w:rsidR="0035633F" w:rsidRDefault="0035633F" w:rsidP="006178D3">
      <w:pPr>
        <w:tabs>
          <w:tab w:val="center" w:pos="851"/>
          <w:tab w:val="right" w:pos="9072"/>
        </w:tabs>
        <w:autoSpaceDE w:val="0"/>
        <w:autoSpaceDN w:val="0"/>
        <w:adjustRightInd w:val="0"/>
        <w:jc w:val="both"/>
      </w:pPr>
    </w:p>
    <w:p w:rsidR="0035633F" w:rsidRPr="006178D3" w:rsidRDefault="0035633F" w:rsidP="006178D3">
      <w:pPr>
        <w:tabs>
          <w:tab w:val="center" w:pos="851"/>
          <w:tab w:val="right" w:pos="9072"/>
        </w:tabs>
        <w:autoSpaceDE w:val="0"/>
        <w:autoSpaceDN w:val="0"/>
        <w:adjustRightInd w:val="0"/>
        <w:jc w:val="both"/>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Default="0035633F" w:rsidP="00FC3B95">
      <w:pPr>
        <w:autoSpaceDE w:val="0"/>
        <w:autoSpaceDN w:val="0"/>
        <w:adjustRightInd w:val="0"/>
        <w:jc w:val="right"/>
      </w:pPr>
    </w:p>
    <w:p w:rsidR="0035633F" w:rsidRPr="00DC11F5" w:rsidRDefault="0035633F" w:rsidP="00FC3B95">
      <w:pPr>
        <w:autoSpaceDE w:val="0"/>
        <w:autoSpaceDN w:val="0"/>
        <w:adjustRightInd w:val="0"/>
        <w:jc w:val="right"/>
      </w:pPr>
      <w:r w:rsidRPr="00DC11F5">
        <w:t xml:space="preserve">Приложение </w:t>
      </w:r>
    </w:p>
    <w:p w:rsidR="0035633F" w:rsidRPr="00DC11F5" w:rsidRDefault="0035633F" w:rsidP="00FC3B95">
      <w:pPr>
        <w:autoSpaceDE w:val="0"/>
        <w:autoSpaceDN w:val="0"/>
        <w:adjustRightInd w:val="0"/>
        <w:jc w:val="right"/>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pPr>
    </w:p>
    <w:p w:rsidR="0035633F" w:rsidRPr="00DC11F5" w:rsidRDefault="0035633F" w:rsidP="00FC3B95">
      <w:pPr>
        <w:autoSpaceDE w:val="0"/>
        <w:autoSpaceDN w:val="0"/>
        <w:adjustRightInd w:val="0"/>
        <w:jc w:val="right"/>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rPr>
          <w:b/>
          <w:bCs/>
        </w:rPr>
      </w:pPr>
      <w:r w:rsidRPr="00DC11F5">
        <w:rPr>
          <w:b/>
          <w:bCs/>
        </w:rPr>
        <w:t xml:space="preserve">ФОНД ОЦЕНОЧНЫХ СРЕДСТВ </w:t>
      </w:r>
    </w:p>
    <w:p w:rsidR="0035633F" w:rsidRPr="00DC11F5" w:rsidRDefault="0035633F" w:rsidP="00FC3B95">
      <w:pPr>
        <w:autoSpaceDE w:val="0"/>
        <w:autoSpaceDN w:val="0"/>
        <w:adjustRightInd w:val="0"/>
        <w:jc w:val="center"/>
        <w:rPr>
          <w:b/>
          <w:bCs/>
        </w:rPr>
      </w:pPr>
      <w:r w:rsidRPr="00DC11F5">
        <w:rPr>
          <w:b/>
          <w:bCs/>
        </w:rPr>
        <w:t>ДЛЯ ПРОВЕДЕНИЯ ПРОМЕЖУТОЧНОЙ АТТЕСТАЦИИ</w:t>
      </w:r>
    </w:p>
    <w:p w:rsidR="0035633F" w:rsidRPr="00DC11F5" w:rsidRDefault="0035633F" w:rsidP="00FC3B95">
      <w:pPr>
        <w:autoSpaceDE w:val="0"/>
        <w:autoSpaceDN w:val="0"/>
        <w:adjustRightInd w:val="0"/>
        <w:jc w:val="center"/>
        <w:rPr>
          <w:b/>
          <w:bCs/>
        </w:rPr>
      </w:pPr>
      <w:r w:rsidRPr="00DC11F5">
        <w:rPr>
          <w:b/>
          <w:bCs/>
        </w:rPr>
        <w:t>ПО ДИСЦИПЛИНЕ</w:t>
      </w:r>
    </w:p>
    <w:p w:rsidR="0035633F" w:rsidRPr="00DC11F5" w:rsidRDefault="0035633F" w:rsidP="00FC3B95">
      <w:pPr>
        <w:autoSpaceDE w:val="0"/>
        <w:autoSpaceDN w:val="0"/>
        <w:adjustRightInd w:val="0"/>
        <w:jc w:val="center"/>
        <w:rPr>
          <w:b/>
          <w:bCs/>
        </w:rPr>
      </w:pPr>
    </w:p>
    <w:p w:rsidR="0035633F" w:rsidRPr="00DC11F5" w:rsidRDefault="0035633F" w:rsidP="00FC3B95">
      <w:pPr>
        <w:autoSpaceDE w:val="0"/>
        <w:autoSpaceDN w:val="0"/>
        <w:adjustRightInd w:val="0"/>
        <w:jc w:val="center"/>
        <w:rPr>
          <w:b/>
          <w:bCs/>
        </w:rPr>
      </w:pPr>
    </w:p>
    <w:p w:rsidR="0035633F" w:rsidRPr="00DC11F5" w:rsidRDefault="0035633F" w:rsidP="00FC3B95">
      <w:pPr>
        <w:tabs>
          <w:tab w:val="left" w:leader="underscore" w:pos="9856"/>
        </w:tabs>
        <w:autoSpaceDE w:val="0"/>
        <w:autoSpaceDN w:val="0"/>
        <w:adjustRightInd w:val="0"/>
        <w:jc w:val="center"/>
        <w:rPr>
          <w:b/>
          <w:bCs/>
        </w:rPr>
      </w:pPr>
      <w:r w:rsidRPr="00DC11F5">
        <w:rPr>
          <w:b/>
          <w:bCs/>
        </w:rPr>
        <w:t>«</w:t>
      </w:r>
      <w:r>
        <w:rPr>
          <w:b/>
          <w:bCs/>
        </w:rPr>
        <w:t>Тренинг делового общения</w:t>
      </w:r>
      <w:r w:rsidRPr="00DC11F5">
        <w:rPr>
          <w:b/>
          <w:bCs/>
        </w:rPr>
        <w:t>»</w:t>
      </w: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Default="0035633F" w:rsidP="00FC3B95">
      <w:pPr>
        <w:autoSpaceDE w:val="0"/>
        <w:autoSpaceDN w:val="0"/>
        <w:adjustRightInd w:val="0"/>
        <w:jc w:val="center"/>
      </w:pPr>
    </w:p>
    <w:p w:rsidR="0035633F" w:rsidRPr="00DC11F5" w:rsidRDefault="0035633F" w:rsidP="000B6283">
      <w:pPr>
        <w:autoSpaceDE w:val="0"/>
        <w:autoSpaceDN w:val="0"/>
        <w:adjustRightInd w:val="0"/>
      </w:pPr>
    </w:p>
    <w:p w:rsidR="0035633F" w:rsidRPr="00DC11F5" w:rsidRDefault="0035633F" w:rsidP="00F91CD9">
      <w:pPr>
        <w:numPr>
          <w:ilvl w:val="0"/>
          <w:numId w:val="11"/>
        </w:numPr>
        <w:jc w:val="both"/>
        <w:rPr>
          <w:b/>
        </w:rPr>
      </w:pPr>
      <w:r w:rsidRPr="00DC11F5">
        <w:rPr>
          <w:b/>
        </w:rPr>
        <w:t>Паспорт компетенций</w:t>
      </w:r>
    </w:p>
    <w:p w:rsidR="0035633F" w:rsidRPr="00DC11F5" w:rsidRDefault="0035633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43"/>
        <w:gridCol w:w="5953"/>
      </w:tblGrid>
      <w:tr w:rsidR="0035633F" w:rsidRPr="00DC11F5" w:rsidTr="00A96FF5">
        <w:trPr>
          <w:trHeight w:val="726"/>
        </w:trPr>
        <w:tc>
          <w:tcPr>
            <w:tcW w:w="2093" w:type="dxa"/>
          </w:tcPr>
          <w:p w:rsidR="0035633F" w:rsidRPr="00DC11F5" w:rsidRDefault="0035633F" w:rsidP="00A96FF5">
            <w:pPr>
              <w:widowControl w:val="0"/>
              <w:contextualSpacing/>
              <w:jc w:val="both"/>
            </w:pPr>
            <w:r w:rsidRPr="00DC11F5">
              <w:t>Код оцениваемой компетенции (или её части)</w:t>
            </w:r>
          </w:p>
        </w:tc>
        <w:tc>
          <w:tcPr>
            <w:tcW w:w="1843" w:type="dxa"/>
          </w:tcPr>
          <w:p w:rsidR="0035633F" w:rsidRPr="00DC11F5" w:rsidRDefault="0035633F" w:rsidP="00A96FF5">
            <w:pPr>
              <w:widowControl w:val="0"/>
              <w:contextualSpacing/>
              <w:jc w:val="both"/>
            </w:pPr>
            <w:r w:rsidRPr="00DC11F5">
              <w:t xml:space="preserve">Вид контроля </w:t>
            </w:r>
          </w:p>
        </w:tc>
        <w:tc>
          <w:tcPr>
            <w:tcW w:w="5953" w:type="dxa"/>
          </w:tcPr>
          <w:p w:rsidR="0035633F" w:rsidRPr="00DC11F5" w:rsidRDefault="0035633F" w:rsidP="00B75E48">
            <w:pPr>
              <w:widowControl w:val="0"/>
              <w:contextualSpacing/>
              <w:jc w:val="both"/>
            </w:pPr>
            <w:r w:rsidRPr="00DC11F5">
              <w:t>Компонент фонда оценочных средств</w:t>
            </w:r>
          </w:p>
        </w:tc>
      </w:tr>
      <w:tr w:rsidR="0035633F" w:rsidRPr="00DC11F5" w:rsidTr="00A96FF5">
        <w:trPr>
          <w:trHeight w:val="242"/>
        </w:trPr>
        <w:tc>
          <w:tcPr>
            <w:tcW w:w="2093" w:type="dxa"/>
            <w:vMerge w:val="restart"/>
          </w:tcPr>
          <w:p w:rsidR="0035633F" w:rsidRDefault="0035633F" w:rsidP="00A96FF5">
            <w:r>
              <w:t>ПК-1,</w:t>
            </w:r>
          </w:p>
          <w:p w:rsidR="0035633F" w:rsidRPr="00DC11F5" w:rsidRDefault="0035633F" w:rsidP="00D61496">
            <w:r>
              <w:t>ПК-2</w:t>
            </w:r>
          </w:p>
        </w:tc>
        <w:tc>
          <w:tcPr>
            <w:tcW w:w="1843" w:type="dxa"/>
          </w:tcPr>
          <w:p w:rsidR="0035633F" w:rsidRPr="00DC11F5" w:rsidRDefault="0035633F" w:rsidP="00E80F41">
            <w:r>
              <w:t>устный и письменный</w:t>
            </w:r>
          </w:p>
        </w:tc>
        <w:tc>
          <w:tcPr>
            <w:tcW w:w="5953" w:type="dxa"/>
          </w:tcPr>
          <w:p w:rsidR="0035633F" w:rsidRDefault="0035633F" w:rsidP="00591D14">
            <w:r>
              <w:t>Решение ситуационных задач</w:t>
            </w:r>
          </w:p>
          <w:p w:rsidR="0035633F" w:rsidRDefault="0035633F" w:rsidP="00591D14">
            <w:r>
              <w:t>Проблемно-аналитическое задание</w:t>
            </w:r>
          </w:p>
          <w:p w:rsidR="0035633F" w:rsidRDefault="0035633F" w:rsidP="00591D14">
            <w:r>
              <w:t>Подготовка эссе</w:t>
            </w:r>
          </w:p>
          <w:p w:rsidR="0035633F" w:rsidRDefault="0035633F" w:rsidP="00064389">
            <w:r>
              <w:t>Итоговый исследовательский проект</w:t>
            </w:r>
          </w:p>
        </w:tc>
      </w:tr>
      <w:tr w:rsidR="0035633F" w:rsidRPr="00DC11F5" w:rsidTr="00BB791C">
        <w:tc>
          <w:tcPr>
            <w:tcW w:w="2093" w:type="dxa"/>
            <w:vMerge/>
          </w:tcPr>
          <w:p w:rsidR="0035633F" w:rsidRPr="00DC11F5" w:rsidRDefault="0035633F" w:rsidP="00A96FF5">
            <w:pPr>
              <w:widowControl w:val="0"/>
              <w:contextualSpacing/>
              <w:jc w:val="both"/>
            </w:pPr>
          </w:p>
        </w:tc>
        <w:tc>
          <w:tcPr>
            <w:tcW w:w="1843" w:type="dxa"/>
          </w:tcPr>
          <w:p w:rsidR="0035633F" w:rsidRPr="00DC11F5" w:rsidRDefault="0035633F" w:rsidP="00E80F41">
            <w:r w:rsidRPr="00DC11F5">
              <w:t>письменный</w:t>
            </w:r>
          </w:p>
        </w:tc>
        <w:tc>
          <w:tcPr>
            <w:tcW w:w="5953" w:type="dxa"/>
          </w:tcPr>
          <w:p w:rsidR="0035633F" w:rsidRPr="00DC11F5" w:rsidRDefault="0035633F" w:rsidP="00E80F41">
            <w:r w:rsidRPr="00DC11F5">
              <w:t xml:space="preserve">Тест </w:t>
            </w:r>
          </w:p>
        </w:tc>
      </w:tr>
      <w:tr w:rsidR="0035633F" w:rsidRPr="00DC11F5" w:rsidTr="00A96FF5">
        <w:tc>
          <w:tcPr>
            <w:tcW w:w="2093" w:type="dxa"/>
            <w:vMerge/>
          </w:tcPr>
          <w:p w:rsidR="0035633F" w:rsidRPr="00DC11F5" w:rsidRDefault="0035633F" w:rsidP="00A96FF5">
            <w:pPr>
              <w:widowControl w:val="0"/>
              <w:contextualSpacing/>
              <w:jc w:val="both"/>
            </w:pPr>
          </w:p>
        </w:tc>
        <w:tc>
          <w:tcPr>
            <w:tcW w:w="1843" w:type="dxa"/>
          </w:tcPr>
          <w:p w:rsidR="0035633F" w:rsidRPr="00DC11F5" w:rsidRDefault="0035633F" w:rsidP="00E80F41">
            <w:r w:rsidRPr="00DC11F5">
              <w:t>устный</w:t>
            </w:r>
          </w:p>
        </w:tc>
        <w:tc>
          <w:tcPr>
            <w:tcW w:w="5953" w:type="dxa"/>
          </w:tcPr>
          <w:p w:rsidR="0035633F" w:rsidRPr="00DC11F5" w:rsidRDefault="0035633F" w:rsidP="00B75E48">
            <w:r>
              <w:t>Вопросы к зачету</w:t>
            </w:r>
          </w:p>
        </w:tc>
      </w:tr>
    </w:tbl>
    <w:p w:rsidR="0035633F" w:rsidRPr="00DC11F5" w:rsidRDefault="0035633F" w:rsidP="00FC3B95">
      <w:pPr>
        <w:ind w:firstLine="567"/>
        <w:jc w:val="both"/>
      </w:pPr>
    </w:p>
    <w:p w:rsidR="0035633F" w:rsidRPr="00DA17A1" w:rsidRDefault="0035633F" w:rsidP="00DA17A1">
      <w:pPr>
        <w:pStyle w:val="ListParagraph"/>
        <w:numPr>
          <w:ilvl w:val="0"/>
          <w:numId w:val="11"/>
        </w:numPr>
        <w:jc w:val="both"/>
        <w:rPr>
          <w:b/>
          <w:lang w:eastAsia="en-US"/>
        </w:rPr>
      </w:pPr>
      <w:r w:rsidRPr="00DA17A1">
        <w:rPr>
          <w:b/>
          <w:lang w:eastAsia="en-US"/>
        </w:rPr>
        <w:t>Критерии освоения компетенций</w:t>
      </w:r>
    </w:p>
    <w:p w:rsidR="0035633F" w:rsidRPr="00DC11F5" w:rsidRDefault="0035633F" w:rsidP="00FC3B95">
      <w:pPr>
        <w:jc w:val="both"/>
        <w:rPr>
          <w:lang w:eastAsia="en-US"/>
        </w:rPr>
      </w:pPr>
    </w:p>
    <w:p w:rsidR="0035633F" w:rsidRPr="00DC11F5" w:rsidRDefault="0035633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5633F" w:rsidRDefault="0035633F" w:rsidP="00FC3B95">
      <w:pPr>
        <w:jc w:val="center"/>
        <w:rPr>
          <w:b/>
          <w:bCs/>
          <w:lang w:eastAsia="en-US"/>
        </w:rPr>
      </w:pPr>
    </w:p>
    <w:p w:rsidR="0035633F" w:rsidRDefault="0035633F" w:rsidP="008A7E41">
      <w:pPr>
        <w:jc w:val="center"/>
        <w:rPr>
          <w:b/>
          <w:bCs/>
          <w:lang w:eastAsia="en-US"/>
        </w:rPr>
      </w:pPr>
      <w:r w:rsidRPr="00BF46C4">
        <w:rPr>
          <w:b/>
          <w:bCs/>
          <w:lang w:eastAsia="en-US"/>
        </w:rPr>
        <w:t xml:space="preserve">Критерии оценки знаний студентов </w:t>
      </w:r>
    </w:p>
    <w:p w:rsidR="0035633F" w:rsidRDefault="0035633F" w:rsidP="008A7E41">
      <w:pPr>
        <w:jc w:val="center"/>
        <w:rPr>
          <w:b/>
          <w:bCs/>
          <w:lang w:eastAsia="en-US"/>
        </w:rPr>
      </w:pPr>
      <w:r w:rsidRPr="00BF46C4">
        <w:rPr>
          <w:b/>
          <w:bCs/>
          <w:lang w:eastAsia="en-US"/>
        </w:rPr>
        <w:t>(пороговый уровень сформированности компетенции)</w:t>
      </w:r>
    </w:p>
    <w:p w:rsidR="0035633F" w:rsidRPr="00BF46C4" w:rsidRDefault="0035633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35633F" w:rsidRPr="00BF46C4" w:rsidTr="006A0271">
        <w:trPr>
          <w:jc w:val="center"/>
        </w:trPr>
        <w:tc>
          <w:tcPr>
            <w:tcW w:w="993" w:type="pct"/>
            <w:vAlign w:val="center"/>
          </w:tcPr>
          <w:p w:rsidR="0035633F" w:rsidRPr="00BF46C4" w:rsidRDefault="0035633F" w:rsidP="006A0271">
            <w:pPr>
              <w:jc w:val="center"/>
              <w:rPr>
                <w:b/>
                <w:lang w:eastAsia="en-US"/>
              </w:rPr>
            </w:pPr>
            <w:r w:rsidRPr="00BF46C4">
              <w:rPr>
                <w:b/>
                <w:lang w:eastAsia="en-US"/>
              </w:rPr>
              <w:t>Шкала оценивания</w:t>
            </w:r>
          </w:p>
        </w:tc>
        <w:tc>
          <w:tcPr>
            <w:tcW w:w="4007" w:type="pct"/>
            <w:vAlign w:val="center"/>
          </w:tcPr>
          <w:p w:rsidR="0035633F" w:rsidRPr="00BF46C4" w:rsidRDefault="0035633F" w:rsidP="006A0271">
            <w:pPr>
              <w:jc w:val="center"/>
              <w:rPr>
                <w:b/>
                <w:lang w:eastAsia="en-US"/>
              </w:rPr>
            </w:pPr>
            <w:r w:rsidRPr="00BF46C4">
              <w:rPr>
                <w:b/>
                <w:bCs/>
                <w:lang w:eastAsia="en-US"/>
              </w:rPr>
              <w:t>Показатели оценивания компетенций</w:t>
            </w:r>
          </w:p>
        </w:tc>
      </w:tr>
      <w:tr w:rsidR="0035633F" w:rsidRPr="00BF46C4" w:rsidTr="006A0271">
        <w:trPr>
          <w:jc w:val="center"/>
        </w:trPr>
        <w:tc>
          <w:tcPr>
            <w:tcW w:w="993" w:type="pct"/>
            <w:vAlign w:val="center"/>
          </w:tcPr>
          <w:p w:rsidR="0035633F" w:rsidRPr="00BF46C4" w:rsidRDefault="0035633F" w:rsidP="006A0271">
            <w:pPr>
              <w:jc w:val="center"/>
              <w:rPr>
                <w:b/>
                <w:lang w:eastAsia="en-US"/>
              </w:rPr>
            </w:pPr>
            <w:r w:rsidRPr="00BF46C4">
              <w:rPr>
                <w:b/>
                <w:lang w:eastAsia="en-US"/>
              </w:rPr>
              <w:t>Отлично</w:t>
            </w:r>
          </w:p>
        </w:tc>
        <w:tc>
          <w:tcPr>
            <w:tcW w:w="4007" w:type="pct"/>
          </w:tcPr>
          <w:p w:rsidR="0035633F" w:rsidRPr="00BF46C4" w:rsidRDefault="0035633F"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5633F" w:rsidRPr="00BF46C4" w:rsidRDefault="0035633F" w:rsidP="00E80F41">
            <w:pPr>
              <w:jc w:val="both"/>
              <w:rPr>
                <w:bCs/>
                <w:lang w:eastAsia="en-US"/>
              </w:rPr>
            </w:pPr>
            <w:r w:rsidRPr="00BF46C4">
              <w:rPr>
                <w:bCs/>
                <w:lang w:eastAsia="en-US"/>
              </w:rPr>
              <w:t>- делает квалифицированные выводы и обобщения;</w:t>
            </w:r>
          </w:p>
          <w:p w:rsidR="0035633F" w:rsidRPr="00BF46C4" w:rsidRDefault="0035633F" w:rsidP="00E80F41">
            <w:pPr>
              <w:jc w:val="both"/>
              <w:rPr>
                <w:bCs/>
                <w:lang w:eastAsia="en-US"/>
              </w:rPr>
            </w:pPr>
            <w:r w:rsidRPr="00BF46C4">
              <w:rPr>
                <w:bCs/>
                <w:lang w:eastAsia="en-US"/>
              </w:rPr>
              <w:t>- владеет на высококвалифицированном уровне системой понятий.</w:t>
            </w:r>
          </w:p>
        </w:tc>
      </w:tr>
      <w:tr w:rsidR="0035633F" w:rsidRPr="00BF46C4" w:rsidTr="006A0271">
        <w:trPr>
          <w:jc w:val="center"/>
        </w:trPr>
        <w:tc>
          <w:tcPr>
            <w:tcW w:w="993" w:type="pct"/>
            <w:vAlign w:val="center"/>
          </w:tcPr>
          <w:p w:rsidR="0035633F" w:rsidRPr="00BF46C4" w:rsidRDefault="0035633F" w:rsidP="006A0271">
            <w:pPr>
              <w:jc w:val="center"/>
              <w:rPr>
                <w:b/>
                <w:lang w:eastAsia="en-US"/>
              </w:rPr>
            </w:pPr>
            <w:r w:rsidRPr="00BF46C4">
              <w:rPr>
                <w:b/>
                <w:lang w:eastAsia="en-US"/>
              </w:rPr>
              <w:t>Хорошо</w:t>
            </w:r>
          </w:p>
        </w:tc>
        <w:tc>
          <w:tcPr>
            <w:tcW w:w="4007" w:type="pct"/>
          </w:tcPr>
          <w:p w:rsidR="0035633F" w:rsidRPr="00BF46C4" w:rsidRDefault="0035633F"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5633F" w:rsidRPr="00BF46C4" w:rsidRDefault="0035633F"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5633F" w:rsidRPr="00BF46C4" w:rsidRDefault="0035633F" w:rsidP="00E80F41">
            <w:pPr>
              <w:jc w:val="both"/>
              <w:rPr>
                <w:bCs/>
                <w:lang w:eastAsia="en-US"/>
              </w:rPr>
            </w:pPr>
            <w:r w:rsidRPr="00BF46C4">
              <w:rPr>
                <w:bCs/>
                <w:lang w:eastAsia="en-US"/>
              </w:rPr>
              <w:t>- владеет на достаточном уровне системой понятий.</w:t>
            </w:r>
          </w:p>
        </w:tc>
      </w:tr>
      <w:tr w:rsidR="0035633F" w:rsidRPr="00BF46C4" w:rsidTr="006A0271">
        <w:trPr>
          <w:jc w:val="center"/>
        </w:trPr>
        <w:tc>
          <w:tcPr>
            <w:tcW w:w="993" w:type="pct"/>
            <w:vAlign w:val="center"/>
          </w:tcPr>
          <w:p w:rsidR="0035633F" w:rsidRPr="00BF46C4" w:rsidRDefault="0035633F" w:rsidP="006A0271">
            <w:pPr>
              <w:jc w:val="center"/>
              <w:rPr>
                <w:b/>
                <w:lang w:eastAsia="en-US"/>
              </w:rPr>
            </w:pPr>
            <w:r w:rsidRPr="00BF46C4">
              <w:rPr>
                <w:b/>
                <w:lang w:eastAsia="en-US"/>
              </w:rPr>
              <w:t>Удовлетворительно</w:t>
            </w:r>
          </w:p>
        </w:tc>
        <w:tc>
          <w:tcPr>
            <w:tcW w:w="4007" w:type="pct"/>
          </w:tcPr>
          <w:p w:rsidR="0035633F" w:rsidRPr="00BF46C4" w:rsidRDefault="0035633F"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5633F" w:rsidRPr="00BF46C4" w:rsidRDefault="0035633F"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5633F" w:rsidRPr="00BF46C4" w:rsidRDefault="0035633F" w:rsidP="00E80F41">
            <w:pPr>
              <w:jc w:val="both"/>
              <w:rPr>
                <w:bCs/>
                <w:lang w:eastAsia="en-US"/>
              </w:rPr>
            </w:pPr>
            <w:r w:rsidRPr="00BF46C4">
              <w:rPr>
                <w:bCs/>
                <w:lang w:eastAsia="en-US"/>
              </w:rPr>
              <w:t>- слабо аргументирует научные положения;</w:t>
            </w:r>
          </w:p>
          <w:p w:rsidR="0035633F" w:rsidRPr="00BF46C4" w:rsidRDefault="0035633F" w:rsidP="00E80F41">
            <w:pPr>
              <w:jc w:val="both"/>
              <w:rPr>
                <w:bCs/>
                <w:lang w:eastAsia="en-US"/>
              </w:rPr>
            </w:pPr>
            <w:r w:rsidRPr="00BF46C4">
              <w:rPr>
                <w:bCs/>
                <w:lang w:eastAsia="en-US"/>
              </w:rPr>
              <w:t>- практически не способен сформулировать выводы и обобщения;</w:t>
            </w:r>
          </w:p>
          <w:p w:rsidR="0035633F" w:rsidRPr="00BF46C4" w:rsidRDefault="0035633F" w:rsidP="00E80F41">
            <w:pPr>
              <w:jc w:val="both"/>
              <w:rPr>
                <w:bCs/>
                <w:lang w:eastAsia="en-US"/>
              </w:rPr>
            </w:pPr>
            <w:r w:rsidRPr="00BF46C4">
              <w:rPr>
                <w:bCs/>
                <w:lang w:eastAsia="en-US"/>
              </w:rPr>
              <w:t>- частично владеет системой понятий.</w:t>
            </w:r>
          </w:p>
        </w:tc>
      </w:tr>
      <w:tr w:rsidR="0035633F" w:rsidRPr="00BF46C4" w:rsidTr="006A0271">
        <w:trPr>
          <w:jc w:val="center"/>
        </w:trPr>
        <w:tc>
          <w:tcPr>
            <w:tcW w:w="993" w:type="pct"/>
            <w:vAlign w:val="center"/>
          </w:tcPr>
          <w:p w:rsidR="0035633F" w:rsidRPr="00BF46C4" w:rsidRDefault="0035633F" w:rsidP="006A0271">
            <w:pPr>
              <w:jc w:val="center"/>
              <w:rPr>
                <w:b/>
                <w:lang w:eastAsia="en-US"/>
              </w:rPr>
            </w:pPr>
            <w:r w:rsidRPr="00BF46C4">
              <w:rPr>
                <w:b/>
                <w:lang w:eastAsia="en-US"/>
              </w:rPr>
              <w:t>Неудовлетворительно</w:t>
            </w:r>
          </w:p>
        </w:tc>
        <w:tc>
          <w:tcPr>
            <w:tcW w:w="4007" w:type="pct"/>
          </w:tcPr>
          <w:p w:rsidR="0035633F" w:rsidRPr="00BF46C4" w:rsidRDefault="0035633F" w:rsidP="00E80F41">
            <w:pPr>
              <w:jc w:val="both"/>
              <w:rPr>
                <w:bCs/>
                <w:lang w:eastAsia="en-US"/>
              </w:rPr>
            </w:pPr>
            <w:r w:rsidRPr="00BF46C4">
              <w:rPr>
                <w:bCs/>
                <w:lang w:eastAsia="en-US"/>
              </w:rPr>
              <w:t>- студент не усвоил значительной части материала;</w:t>
            </w:r>
          </w:p>
          <w:p w:rsidR="0035633F" w:rsidRPr="00BF46C4" w:rsidRDefault="0035633F" w:rsidP="00E80F41">
            <w:pPr>
              <w:jc w:val="both"/>
              <w:rPr>
                <w:bCs/>
                <w:lang w:eastAsia="en-US"/>
              </w:rPr>
            </w:pPr>
            <w:r w:rsidRPr="00BF46C4">
              <w:rPr>
                <w:bCs/>
                <w:lang w:eastAsia="en-US"/>
              </w:rPr>
              <w:t>-  не может аргументировать научные положения;</w:t>
            </w:r>
          </w:p>
          <w:p w:rsidR="0035633F" w:rsidRPr="00BF46C4" w:rsidRDefault="0035633F" w:rsidP="00E80F41">
            <w:pPr>
              <w:jc w:val="both"/>
              <w:rPr>
                <w:bCs/>
                <w:lang w:eastAsia="en-US"/>
              </w:rPr>
            </w:pPr>
            <w:r w:rsidRPr="00BF46C4">
              <w:rPr>
                <w:bCs/>
                <w:lang w:eastAsia="en-US"/>
              </w:rPr>
              <w:t>- не формулирует квалифицированных выводов и обобщений;</w:t>
            </w:r>
          </w:p>
          <w:p w:rsidR="0035633F" w:rsidRPr="00BF46C4" w:rsidRDefault="0035633F" w:rsidP="00E80F41">
            <w:pPr>
              <w:jc w:val="both"/>
              <w:rPr>
                <w:bCs/>
                <w:lang w:eastAsia="en-US"/>
              </w:rPr>
            </w:pPr>
            <w:r w:rsidRPr="00BF46C4">
              <w:rPr>
                <w:bCs/>
                <w:lang w:eastAsia="en-US"/>
              </w:rPr>
              <w:t>- не владеет системой понятий.</w:t>
            </w:r>
          </w:p>
        </w:tc>
      </w:tr>
    </w:tbl>
    <w:p w:rsidR="0035633F" w:rsidRPr="00BF46C4" w:rsidRDefault="0035633F" w:rsidP="008A7E41">
      <w:pPr>
        <w:jc w:val="center"/>
        <w:rPr>
          <w:bCs/>
          <w:lang w:eastAsia="en-US"/>
        </w:rPr>
      </w:pPr>
    </w:p>
    <w:p w:rsidR="0035633F" w:rsidRPr="00BF46C4" w:rsidRDefault="0035633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5633F" w:rsidRPr="00BF46C4" w:rsidRDefault="0035633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35633F" w:rsidRPr="00BF46C4" w:rsidRDefault="0035633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35633F" w:rsidRPr="00BF46C4" w:rsidTr="006A0271">
        <w:trPr>
          <w:jc w:val="center"/>
        </w:trPr>
        <w:tc>
          <w:tcPr>
            <w:tcW w:w="1371" w:type="pct"/>
            <w:vAlign w:val="center"/>
          </w:tcPr>
          <w:p w:rsidR="0035633F" w:rsidRPr="00BF46C4" w:rsidRDefault="0035633F" w:rsidP="006A0271">
            <w:pPr>
              <w:jc w:val="center"/>
              <w:rPr>
                <w:b/>
                <w:lang w:eastAsia="en-US"/>
              </w:rPr>
            </w:pPr>
            <w:r w:rsidRPr="00BF46C4">
              <w:rPr>
                <w:b/>
                <w:lang w:eastAsia="en-US"/>
              </w:rPr>
              <w:t>Шкала оценивания</w:t>
            </w:r>
          </w:p>
        </w:tc>
        <w:tc>
          <w:tcPr>
            <w:tcW w:w="3629" w:type="pct"/>
            <w:vAlign w:val="center"/>
          </w:tcPr>
          <w:p w:rsidR="0035633F" w:rsidRPr="00BF46C4" w:rsidRDefault="0035633F" w:rsidP="006A0271">
            <w:pPr>
              <w:jc w:val="center"/>
              <w:rPr>
                <w:b/>
                <w:lang w:eastAsia="en-US"/>
              </w:rPr>
            </w:pPr>
            <w:r w:rsidRPr="00BF46C4">
              <w:rPr>
                <w:b/>
                <w:bCs/>
                <w:lang w:eastAsia="en-US"/>
              </w:rPr>
              <w:t>Показатели оценивания компетенций</w:t>
            </w:r>
          </w:p>
        </w:tc>
      </w:tr>
      <w:tr w:rsidR="0035633F" w:rsidRPr="00BF46C4" w:rsidTr="006A0271">
        <w:trPr>
          <w:jc w:val="center"/>
        </w:trPr>
        <w:tc>
          <w:tcPr>
            <w:tcW w:w="1371" w:type="pct"/>
            <w:vAlign w:val="center"/>
          </w:tcPr>
          <w:p w:rsidR="0035633F" w:rsidRPr="00BF46C4" w:rsidRDefault="0035633F" w:rsidP="006A0271">
            <w:pPr>
              <w:jc w:val="center"/>
              <w:rPr>
                <w:b/>
                <w:lang w:eastAsia="en-US"/>
              </w:rPr>
            </w:pPr>
            <w:r w:rsidRPr="00BF46C4">
              <w:rPr>
                <w:b/>
                <w:lang w:eastAsia="en-US"/>
              </w:rPr>
              <w:t>Отлично</w:t>
            </w:r>
          </w:p>
        </w:tc>
        <w:tc>
          <w:tcPr>
            <w:tcW w:w="3629" w:type="pct"/>
          </w:tcPr>
          <w:p w:rsidR="0035633F" w:rsidRPr="00BF46C4" w:rsidRDefault="0035633F"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5633F" w:rsidRPr="00BF46C4" w:rsidTr="006A0271">
        <w:trPr>
          <w:jc w:val="center"/>
        </w:trPr>
        <w:tc>
          <w:tcPr>
            <w:tcW w:w="1371" w:type="pct"/>
            <w:vAlign w:val="center"/>
          </w:tcPr>
          <w:p w:rsidR="0035633F" w:rsidRPr="00BF46C4" w:rsidRDefault="0035633F" w:rsidP="006A0271">
            <w:pPr>
              <w:jc w:val="center"/>
              <w:rPr>
                <w:b/>
                <w:lang w:eastAsia="en-US"/>
              </w:rPr>
            </w:pPr>
            <w:r w:rsidRPr="00BF46C4">
              <w:rPr>
                <w:b/>
                <w:lang w:eastAsia="en-US"/>
              </w:rPr>
              <w:t>Хорошо</w:t>
            </w:r>
          </w:p>
        </w:tc>
        <w:tc>
          <w:tcPr>
            <w:tcW w:w="3629" w:type="pct"/>
          </w:tcPr>
          <w:p w:rsidR="0035633F" w:rsidRPr="00BF46C4" w:rsidRDefault="0035633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5633F" w:rsidRPr="00BF46C4" w:rsidTr="006A0271">
        <w:trPr>
          <w:jc w:val="center"/>
        </w:trPr>
        <w:tc>
          <w:tcPr>
            <w:tcW w:w="1371" w:type="pct"/>
            <w:vAlign w:val="center"/>
          </w:tcPr>
          <w:p w:rsidR="0035633F" w:rsidRPr="00BF46C4" w:rsidRDefault="0035633F" w:rsidP="006A0271">
            <w:pPr>
              <w:jc w:val="center"/>
              <w:rPr>
                <w:b/>
                <w:lang w:eastAsia="en-US"/>
              </w:rPr>
            </w:pPr>
            <w:r w:rsidRPr="00BF46C4">
              <w:rPr>
                <w:b/>
                <w:lang w:eastAsia="en-US"/>
              </w:rPr>
              <w:t>Удовлетворительно</w:t>
            </w:r>
          </w:p>
        </w:tc>
        <w:tc>
          <w:tcPr>
            <w:tcW w:w="3629" w:type="pct"/>
          </w:tcPr>
          <w:p w:rsidR="0035633F" w:rsidRPr="00BF46C4" w:rsidRDefault="0035633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5633F" w:rsidRPr="00BF46C4" w:rsidTr="006A0271">
        <w:trPr>
          <w:jc w:val="center"/>
        </w:trPr>
        <w:tc>
          <w:tcPr>
            <w:tcW w:w="1371" w:type="pct"/>
            <w:vAlign w:val="center"/>
          </w:tcPr>
          <w:p w:rsidR="0035633F" w:rsidRPr="00BF46C4" w:rsidRDefault="0035633F" w:rsidP="006A0271">
            <w:pPr>
              <w:jc w:val="center"/>
              <w:rPr>
                <w:b/>
                <w:lang w:eastAsia="en-US"/>
              </w:rPr>
            </w:pPr>
            <w:r w:rsidRPr="00BF46C4">
              <w:rPr>
                <w:b/>
                <w:lang w:eastAsia="en-US"/>
              </w:rPr>
              <w:t>Неудовлетворительно</w:t>
            </w:r>
          </w:p>
        </w:tc>
        <w:tc>
          <w:tcPr>
            <w:tcW w:w="3629" w:type="pct"/>
          </w:tcPr>
          <w:p w:rsidR="0035633F" w:rsidRPr="00BF46C4" w:rsidRDefault="0035633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5633F" w:rsidRPr="00BF46C4" w:rsidRDefault="0035633F" w:rsidP="008A7E41">
      <w:pPr>
        <w:jc w:val="center"/>
        <w:rPr>
          <w:bCs/>
          <w:lang w:eastAsia="en-US"/>
        </w:rPr>
      </w:pPr>
    </w:p>
    <w:p w:rsidR="0035633F" w:rsidRPr="00BF46C4" w:rsidRDefault="0035633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5633F" w:rsidRPr="00BF46C4" w:rsidRDefault="0035633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35633F" w:rsidRPr="00BF46C4" w:rsidTr="006A0271">
        <w:trPr>
          <w:jc w:val="center"/>
        </w:trPr>
        <w:tc>
          <w:tcPr>
            <w:tcW w:w="1390" w:type="pct"/>
            <w:vAlign w:val="center"/>
          </w:tcPr>
          <w:p w:rsidR="0035633F" w:rsidRPr="00BF46C4" w:rsidRDefault="0035633F" w:rsidP="006A0271">
            <w:pPr>
              <w:jc w:val="center"/>
              <w:rPr>
                <w:b/>
                <w:lang w:eastAsia="en-US"/>
              </w:rPr>
            </w:pPr>
            <w:r w:rsidRPr="00BF46C4">
              <w:rPr>
                <w:b/>
                <w:lang w:eastAsia="en-US"/>
              </w:rPr>
              <w:t>Шкала оценивания</w:t>
            </w:r>
          </w:p>
        </w:tc>
        <w:tc>
          <w:tcPr>
            <w:tcW w:w="3610" w:type="pct"/>
            <w:vAlign w:val="center"/>
          </w:tcPr>
          <w:p w:rsidR="0035633F" w:rsidRPr="00BF46C4" w:rsidRDefault="0035633F" w:rsidP="006A0271">
            <w:pPr>
              <w:jc w:val="center"/>
              <w:rPr>
                <w:b/>
                <w:lang w:eastAsia="en-US"/>
              </w:rPr>
            </w:pPr>
            <w:r w:rsidRPr="00BF46C4">
              <w:rPr>
                <w:b/>
                <w:bCs/>
                <w:lang w:eastAsia="en-US"/>
              </w:rPr>
              <w:t>Показатели оценивания компетенций</w:t>
            </w:r>
          </w:p>
        </w:tc>
      </w:tr>
      <w:tr w:rsidR="0035633F" w:rsidRPr="00BF46C4" w:rsidTr="006A0271">
        <w:trPr>
          <w:jc w:val="center"/>
        </w:trPr>
        <w:tc>
          <w:tcPr>
            <w:tcW w:w="1390" w:type="pct"/>
          </w:tcPr>
          <w:p w:rsidR="0035633F" w:rsidRPr="00BF46C4" w:rsidRDefault="0035633F" w:rsidP="006A0271">
            <w:pPr>
              <w:jc w:val="center"/>
              <w:rPr>
                <w:b/>
                <w:lang w:eastAsia="en-US"/>
              </w:rPr>
            </w:pPr>
            <w:r w:rsidRPr="00BF46C4">
              <w:rPr>
                <w:b/>
                <w:lang w:eastAsia="en-US"/>
              </w:rPr>
              <w:t>Отлично</w:t>
            </w:r>
          </w:p>
        </w:tc>
        <w:tc>
          <w:tcPr>
            <w:tcW w:w="3610" w:type="pct"/>
          </w:tcPr>
          <w:p w:rsidR="0035633F" w:rsidRPr="00BF46C4" w:rsidRDefault="0035633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5633F" w:rsidRPr="00BF46C4" w:rsidTr="006A0271">
        <w:trPr>
          <w:jc w:val="center"/>
        </w:trPr>
        <w:tc>
          <w:tcPr>
            <w:tcW w:w="1390" w:type="pct"/>
          </w:tcPr>
          <w:p w:rsidR="0035633F" w:rsidRPr="00BF46C4" w:rsidRDefault="0035633F" w:rsidP="006A0271">
            <w:pPr>
              <w:jc w:val="center"/>
              <w:rPr>
                <w:b/>
                <w:lang w:eastAsia="en-US"/>
              </w:rPr>
            </w:pPr>
            <w:r w:rsidRPr="00BF46C4">
              <w:rPr>
                <w:b/>
                <w:lang w:eastAsia="en-US"/>
              </w:rPr>
              <w:t>Хорошо</w:t>
            </w:r>
          </w:p>
        </w:tc>
        <w:tc>
          <w:tcPr>
            <w:tcW w:w="3610" w:type="pct"/>
          </w:tcPr>
          <w:p w:rsidR="0035633F" w:rsidRPr="00BF46C4" w:rsidRDefault="0035633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5633F" w:rsidRPr="00BF46C4" w:rsidTr="006A0271">
        <w:trPr>
          <w:jc w:val="center"/>
        </w:trPr>
        <w:tc>
          <w:tcPr>
            <w:tcW w:w="1390" w:type="pct"/>
          </w:tcPr>
          <w:p w:rsidR="0035633F" w:rsidRPr="00BF46C4" w:rsidRDefault="0035633F" w:rsidP="006A0271">
            <w:pPr>
              <w:jc w:val="center"/>
              <w:rPr>
                <w:b/>
                <w:lang w:eastAsia="en-US"/>
              </w:rPr>
            </w:pPr>
            <w:r w:rsidRPr="00BF46C4">
              <w:rPr>
                <w:b/>
                <w:lang w:eastAsia="en-US"/>
              </w:rPr>
              <w:t>Удовлетворительно</w:t>
            </w:r>
          </w:p>
        </w:tc>
        <w:tc>
          <w:tcPr>
            <w:tcW w:w="3610" w:type="pct"/>
          </w:tcPr>
          <w:p w:rsidR="0035633F" w:rsidRPr="00BF46C4" w:rsidRDefault="0035633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5633F" w:rsidRPr="00BF46C4" w:rsidTr="006A0271">
        <w:trPr>
          <w:jc w:val="center"/>
        </w:trPr>
        <w:tc>
          <w:tcPr>
            <w:tcW w:w="1390" w:type="pct"/>
          </w:tcPr>
          <w:p w:rsidR="0035633F" w:rsidRPr="00BF46C4" w:rsidRDefault="0035633F" w:rsidP="006A0271">
            <w:pPr>
              <w:jc w:val="center"/>
              <w:rPr>
                <w:b/>
                <w:lang w:eastAsia="en-US"/>
              </w:rPr>
            </w:pPr>
            <w:r w:rsidRPr="00BF46C4">
              <w:rPr>
                <w:b/>
                <w:lang w:eastAsia="en-US"/>
              </w:rPr>
              <w:t>Неудовлетворительно</w:t>
            </w:r>
          </w:p>
        </w:tc>
        <w:tc>
          <w:tcPr>
            <w:tcW w:w="3610" w:type="pct"/>
          </w:tcPr>
          <w:p w:rsidR="0035633F" w:rsidRPr="00BF46C4" w:rsidRDefault="0035633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5633F" w:rsidRPr="00DC11F5" w:rsidRDefault="0035633F" w:rsidP="00FC3B95">
      <w:pPr>
        <w:ind w:left="360"/>
        <w:jc w:val="both"/>
        <w:rPr>
          <w:b/>
        </w:rPr>
      </w:pPr>
    </w:p>
    <w:p w:rsidR="0035633F" w:rsidRPr="00DC11F5" w:rsidRDefault="0035633F"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5633F" w:rsidRDefault="0035633F" w:rsidP="00BB791C">
      <w:pPr>
        <w:pStyle w:val="ListParagraph"/>
        <w:rPr>
          <w:b/>
        </w:rPr>
      </w:pPr>
    </w:p>
    <w:p w:rsidR="0035633F" w:rsidRPr="00DC11F5" w:rsidRDefault="0035633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5633F" w:rsidRDefault="0035633F" w:rsidP="00AC2938">
      <w:pPr>
        <w:autoSpaceDE w:val="0"/>
        <w:autoSpaceDN w:val="0"/>
        <w:adjustRightInd w:val="0"/>
        <w:jc w:val="center"/>
        <w:rPr>
          <w:b/>
        </w:rPr>
      </w:pPr>
    </w:p>
    <w:p w:rsidR="0035633F" w:rsidRPr="008A7E41" w:rsidRDefault="0035633F" w:rsidP="00731062">
      <w:pPr>
        <w:autoSpaceDE w:val="0"/>
        <w:autoSpaceDN w:val="0"/>
        <w:adjustRightInd w:val="0"/>
        <w:jc w:val="center"/>
        <w:rPr>
          <w:b/>
        </w:rPr>
      </w:pPr>
      <w:r w:rsidRPr="008A7E41">
        <w:rPr>
          <w:b/>
        </w:rPr>
        <w:t>Тест</w:t>
      </w:r>
    </w:p>
    <w:p w:rsidR="0035633F" w:rsidRDefault="0035633F" w:rsidP="00731062">
      <w:pPr>
        <w:rPr>
          <w:sz w:val="28"/>
          <w:szCs w:val="28"/>
        </w:rPr>
      </w:pPr>
    </w:p>
    <w:p w:rsidR="0035633F" w:rsidRPr="00DF2171" w:rsidRDefault="0035633F" w:rsidP="00731062">
      <w:pPr>
        <w:widowControl w:val="0"/>
        <w:autoSpaceDE w:val="0"/>
        <w:autoSpaceDN w:val="0"/>
        <w:adjustRightInd w:val="0"/>
        <w:rPr>
          <w:color w:val="000000"/>
        </w:rPr>
      </w:pPr>
      <w:r w:rsidRPr="00DF2171">
        <w:rPr>
          <w:color w:val="000000"/>
        </w:rPr>
        <w:t>1. Ю.Н.Емельянов предлагает условно объединить в три основных блока:</w:t>
      </w:r>
    </w:p>
    <w:p w:rsidR="0035633F" w:rsidRPr="00DF2171" w:rsidRDefault="0035633F" w:rsidP="00731062">
      <w:pPr>
        <w:widowControl w:val="0"/>
        <w:autoSpaceDE w:val="0"/>
        <w:autoSpaceDN w:val="0"/>
        <w:adjustRightInd w:val="0"/>
        <w:rPr>
          <w:color w:val="000000"/>
        </w:rPr>
      </w:pPr>
      <w:r w:rsidRPr="00DF2171">
        <w:rPr>
          <w:color w:val="000000"/>
        </w:rPr>
        <w:t>а) дискуссионный, спортивный, сенситивный тренинг</w:t>
      </w:r>
    </w:p>
    <w:p w:rsidR="0035633F" w:rsidRPr="00DF2171" w:rsidRDefault="0035633F" w:rsidP="00731062">
      <w:pPr>
        <w:widowControl w:val="0"/>
        <w:autoSpaceDE w:val="0"/>
        <w:autoSpaceDN w:val="0"/>
        <w:adjustRightInd w:val="0"/>
        <w:rPr>
          <w:color w:val="000000"/>
        </w:rPr>
      </w:pPr>
      <w:r w:rsidRPr="00DF2171">
        <w:rPr>
          <w:color w:val="000000"/>
        </w:rPr>
        <w:t>б) дискуссионный, игровой, сенситивный тренинг</w:t>
      </w:r>
    </w:p>
    <w:p w:rsidR="0035633F" w:rsidRPr="00DF2171" w:rsidRDefault="0035633F" w:rsidP="00731062">
      <w:pPr>
        <w:widowControl w:val="0"/>
        <w:autoSpaceDE w:val="0"/>
        <w:autoSpaceDN w:val="0"/>
        <w:adjustRightInd w:val="0"/>
        <w:rPr>
          <w:color w:val="000000"/>
        </w:rPr>
      </w:pPr>
      <w:r w:rsidRPr="00DF2171">
        <w:rPr>
          <w:color w:val="000000"/>
        </w:rPr>
        <w:t>в) дискуссионный, игровой, спортивный тренинг</w:t>
      </w:r>
    </w:p>
    <w:p w:rsidR="0035633F" w:rsidRPr="00DF2171" w:rsidRDefault="0035633F" w:rsidP="00731062">
      <w:pPr>
        <w:widowControl w:val="0"/>
        <w:autoSpaceDE w:val="0"/>
        <w:autoSpaceDN w:val="0"/>
        <w:adjustRightInd w:val="0"/>
        <w:rPr>
          <w:color w:val="000000"/>
        </w:rPr>
      </w:pPr>
      <w:r w:rsidRPr="00DF2171">
        <w:rPr>
          <w:color w:val="000000"/>
        </w:rPr>
        <w:t>г) спортивный, игровой, сенситивный тренинг</w:t>
      </w:r>
    </w:p>
    <w:p w:rsidR="0035633F" w:rsidRPr="00DF2171" w:rsidRDefault="0035633F" w:rsidP="00731062"/>
    <w:p w:rsidR="0035633F" w:rsidRPr="00DF2171" w:rsidRDefault="0035633F" w:rsidP="00731062">
      <w:pPr>
        <w:widowControl w:val="0"/>
        <w:autoSpaceDE w:val="0"/>
        <w:autoSpaceDN w:val="0"/>
        <w:adjustRightInd w:val="0"/>
        <w:rPr>
          <w:color w:val="000000"/>
        </w:rPr>
      </w:pPr>
      <w:r w:rsidRPr="00DF2171">
        <w:rPr>
          <w:color w:val="000000"/>
        </w:rPr>
        <w:t>2. Систематическая тренировка или совершенствование определенных навыков и поведения участников называется:</w:t>
      </w:r>
    </w:p>
    <w:p w:rsidR="0035633F" w:rsidRPr="00DF2171" w:rsidRDefault="0035633F" w:rsidP="00731062">
      <w:pPr>
        <w:widowControl w:val="0"/>
        <w:autoSpaceDE w:val="0"/>
        <w:autoSpaceDN w:val="0"/>
        <w:adjustRightInd w:val="0"/>
        <w:rPr>
          <w:color w:val="000000"/>
        </w:rPr>
      </w:pPr>
      <w:r w:rsidRPr="00DF2171">
        <w:rPr>
          <w:color w:val="000000"/>
        </w:rPr>
        <w:t>а) психодрамой</w:t>
      </w:r>
    </w:p>
    <w:p w:rsidR="0035633F" w:rsidRPr="00DF2171" w:rsidRDefault="0035633F" w:rsidP="00731062">
      <w:pPr>
        <w:widowControl w:val="0"/>
        <w:autoSpaceDE w:val="0"/>
        <w:autoSpaceDN w:val="0"/>
        <w:adjustRightInd w:val="0"/>
        <w:rPr>
          <w:color w:val="000000"/>
        </w:rPr>
      </w:pPr>
      <w:r w:rsidRPr="00DF2171">
        <w:rPr>
          <w:color w:val="000000"/>
        </w:rPr>
        <w:t>б) группой встреч</w:t>
      </w:r>
    </w:p>
    <w:p w:rsidR="0035633F" w:rsidRPr="00DF2171" w:rsidRDefault="0035633F" w:rsidP="00731062">
      <w:pPr>
        <w:widowControl w:val="0"/>
        <w:autoSpaceDE w:val="0"/>
        <w:autoSpaceDN w:val="0"/>
        <w:adjustRightInd w:val="0"/>
        <w:rPr>
          <w:color w:val="000000"/>
        </w:rPr>
      </w:pPr>
      <w:r w:rsidRPr="00DF2171">
        <w:rPr>
          <w:color w:val="000000"/>
        </w:rPr>
        <w:t>в) гештальт-психотерапией</w:t>
      </w:r>
    </w:p>
    <w:p w:rsidR="0035633F" w:rsidRPr="00DF2171" w:rsidRDefault="0035633F" w:rsidP="00731062">
      <w:pPr>
        <w:widowControl w:val="0"/>
        <w:autoSpaceDE w:val="0"/>
        <w:autoSpaceDN w:val="0"/>
        <w:adjustRightInd w:val="0"/>
        <w:rPr>
          <w:color w:val="000000"/>
        </w:rPr>
      </w:pPr>
      <w:r w:rsidRPr="00DF2171">
        <w:rPr>
          <w:color w:val="000000"/>
        </w:rPr>
        <w:t>г) тренинг-группой</w:t>
      </w:r>
    </w:p>
    <w:p w:rsidR="0035633F" w:rsidRPr="00DF2171" w:rsidRDefault="0035633F" w:rsidP="00731062">
      <w:pPr>
        <w:widowControl w:val="0"/>
        <w:autoSpaceDE w:val="0"/>
        <w:autoSpaceDN w:val="0"/>
        <w:adjustRightInd w:val="0"/>
        <w:rPr>
          <w:color w:val="000000"/>
        </w:rPr>
      </w:pPr>
    </w:p>
    <w:p w:rsidR="0035633F" w:rsidRPr="00DF2171" w:rsidRDefault="0035633F" w:rsidP="00731062">
      <w:pPr>
        <w:widowControl w:val="0"/>
        <w:autoSpaceDE w:val="0"/>
        <w:autoSpaceDN w:val="0"/>
        <w:adjustRightInd w:val="0"/>
        <w:rPr>
          <w:color w:val="000000"/>
        </w:rPr>
      </w:pPr>
      <w:r w:rsidRPr="00DF2171">
        <w:rPr>
          <w:color w:val="000000"/>
        </w:rPr>
        <w:t>3. Что называется шерингом?</w:t>
      </w:r>
    </w:p>
    <w:p w:rsidR="0035633F" w:rsidRPr="00DF2171" w:rsidRDefault="0035633F" w:rsidP="00731062">
      <w:pPr>
        <w:widowControl w:val="0"/>
        <w:autoSpaceDE w:val="0"/>
        <w:autoSpaceDN w:val="0"/>
        <w:adjustRightInd w:val="0"/>
        <w:rPr>
          <w:color w:val="000000"/>
        </w:rPr>
      </w:pPr>
      <w:r w:rsidRPr="00DF2171">
        <w:rPr>
          <w:color w:val="000000"/>
        </w:rPr>
        <w:t>а) разминка</w:t>
      </w:r>
    </w:p>
    <w:p w:rsidR="0035633F" w:rsidRPr="00DF2171" w:rsidRDefault="0035633F" w:rsidP="00731062">
      <w:pPr>
        <w:widowControl w:val="0"/>
        <w:autoSpaceDE w:val="0"/>
        <w:autoSpaceDN w:val="0"/>
        <w:adjustRightInd w:val="0"/>
        <w:rPr>
          <w:color w:val="000000"/>
        </w:rPr>
      </w:pPr>
      <w:r w:rsidRPr="00DF2171">
        <w:rPr>
          <w:color w:val="000000"/>
        </w:rPr>
        <w:t>б) пауза для осознания собственных эмоций</w:t>
      </w:r>
    </w:p>
    <w:p w:rsidR="0035633F" w:rsidRPr="00DF2171" w:rsidRDefault="0035633F" w:rsidP="00731062">
      <w:pPr>
        <w:widowControl w:val="0"/>
        <w:autoSpaceDE w:val="0"/>
        <w:autoSpaceDN w:val="0"/>
        <w:adjustRightInd w:val="0"/>
        <w:rPr>
          <w:color w:val="000000"/>
        </w:rPr>
      </w:pPr>
      <w:r w:rsidRPr="00DF2171">
        <w:rPr>
          <w:color w:val="000000"/>
        </w:rPr>
        <w:t>в) сложный процесс обучения</w:t>
      </w:r>
    </w:p>
    <w:p w:rsidR="0035633F" w:rsidRPr="00DF2171" w:rsidRDefault="0035633F" w:rsidP="00731062">
      <w:pPr>
        <w:widowControl w:val="0"/>
        <w:autoSpaceDE w:val="0"/>
        <w:autoSpaceDN w:val="0"/>
        <w:adjustRightInd w:val="0"/>
        <w:rPr>
          <w:color w:val="000000"/>
        </w:rPr>
      </w:pPr>
      <w:r w:rsidRPr="00DF2171">
        <w:rPr>
          <w:color w:val="000000"/>
        </w:rPr>
        <w:t>г) Ни одно понятие из перечисленных</w:t>
      </w:r>
    </w:p>
    <w:p w:rsidR="0035633F" w:rsidRPr="00DF2171" w:rsidRDefault="0035633F" w:rsidP="00731062">
      <w:pPr>
        <w:widowControl w:val="0"/>
        <w:autoSpaceDE w:val="0"/>
        <w:autoSpaceDN w:val="0"/>
        <w:adjustRightInd w:val="0"/>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4. Тенденция к сохранению однажды созданного представления о другом человеке составляет суть эффекта: </w:t>
      </w:r>
    </w:p>
    <w:p w:rsidR="0035633F" w:rsidRPr="00DF2171" w:rsidRDefault="0035633F" w:rsidP="00731062">
      <w:pPr>
        <w:autoSpaceDE w:val="0"/>
        <w:autoSpaceDN w:val="0"/>
        <w:adjustRightInd w:val="0"/>
        <w:jc w:val="both"/>
        <w:rPr>
          <w:color w:val="000000"/>
        </w:rPr>
      </w:pPr>
      <w:r w:rsidRPr="00DF2171">
        <w:rPr>
          <w:color w:val="000000"/>
        </w:rPr>
        <w:t xml:space="preserve">a) ореола </w:t>
      </w:r>
    </w:p>
    <w:p w:rsidR="0035633F" w:rsidRPr="00DF2171" w:rsidRDefault="0035633F" w:rsidP="00731062">
      <w:pPr>
        <w:autoSpaceDE w:val="0"/>
        <w:autoSpaceDN w:val="0"/>
        <w:adjustRightInd w:val="0"/>
        <w:jc w:val="both"/>
        <w:rPr>
          <w:color w:val="000000"/>
        </w:rPr>
      </w:pPr>
      <w:r w:rsidRPr="00DF2171">
        <w:rPr>
          <w:color w:val="000000"/>
        </w:rPr>
        <w:t xml:space="preserve">б) последовательности </w:t>
      </w:r>
    </w:p>
    <w:p w:rsidR="0035633F" w:rsidRPr="00DF2171" w:rsidRDefault="0035633F" w:rsidP="00731062">
      <w:pPr>
        <w:autoSpaceDE w:val="0"/>
        <w:autoSpaceDN w:val="0"/>
        <w:adjustRightInd w:val="0"/>
        <w:jc w:val="both"/>
        <w:rPr>
          <w:color w:val="000000"/>
        </w:rPr>
      </w:pPr>
      <w:r w:rsidRPr="00DF2171">
        <w:rPr>
          <w:color w:val="000000"/>
        </w:rPr>
        <w:t xml:space="preserve">в) инерционности </w:t>
      </w:r>
    </w:p>
    <w:p w:rsidR="0035633F" w:rsidRPr="00DF2171" w:rsidRDefault="0035633F" w:rsidP="00731062">
      <w:pPr>
        <w:spacing w:line="360" w:lineRule="auto"/>
        <w:jc w:val="both"/>
        <w:rPr>
          <w:color w:val="000000"/>
        </w:rPr>
      </w:pPr>
      <w:r w:rsidRPr="00DF2171">
        <w:rPr>
          <w:color w:val="000000"/>
        </w:rPr>
        <w:t>г) стереотипизации</w:t>
      </w:r>
    </w:p>
    <w:p w:rsidR="0035633F" w:rsidRPr="00DF2171" w:rsidRDefault="0035633F" w:rsidP="00731062">
      <w:pPr>
        <w:autoSpaceDE w:val="0"/>
        <w:autoSpaceDN w:val="0"/>
        <w:adjustRightInd w:val="0"/>
        <w:jc w:val="both"/>
        <w:rPr>
          <w:color w:val="000000"/>
        </w:rPr>
      </w:pPr>
      <w:r w:rsidRPr="00DF2171">
        <w:rPr>
          <w:bCs/>
          <w:color w:val="000000"/>
        </w:rPr>
        <w:t xml:space="preserve">5. Основные качества манипулятора… </w:t>
      </w:r>
    </w:p>
    <w:p w:rsidR="0035633F" w:rsidRPr="00DF2171" w:rsidRDefault="0035633F" w:rsidP="00731062">
      <w:pPr>
        <w:autoSpaceDE w:val="0"/>
        <w:autoSpaceDN w:val="0"/>
        <w:adjustRightInd w:val="0"/>
        <w:jc w:val="both"/>
        <w:rPr>
          <w:color w:val="000000"/>
        </w:rPr>
      </w:pPr>
      <w:r w:rsidRPr="00DF2171">
        <w:rPr>
          <w:color w:val="000000"/>
        </w:rPr>
        <w:t xml:space="preserve">a) недоверие к себе и другим </w:t>
      </w:r>
    </w:p>
    <w:p w:rsidR="0035633F" w:rsidRPr="00DF2171" w:rsidRDefault="0035633F" w:rsidP="00731062">
      <w:pPr>
        <w:autoSpaceDE w:val="0"/>
        <w:autoSpaceDN w:val="0"/>
        <w:adjustRightInd w:val="0"/>
        <w:jc w:val="both"/>
        <w:rPr>
          <w:color w:val="000000"/>
        </w:rPr>
      </w:pPr>
      <w:r w:rsidRPr="00DF2171">
        <w:rPr>
          <w:color w:val="000000"/>
        </w:rPr>
        <w:t xml:space="preserve">б) лживость </w:t>
      </w:r>
    </w:p>
    <w:p w:rsidR="0035633F" w:rsidRPr="00DF2171" w:rsidRDefault="0035633F" w:rsidP="00731062">
      <w:pPr>
        <w:autoSpaceDE w:val="0"/>
        <w:autoSpaceDN w:val="0"/>
        <w:adjustRightInd w:val="0"/>
        <w:jc w:val="both"/>
        <w:rPr>
          <w:color w:val="000000"/>
        </w:rPr>
      </w:pPr>
      <w:r w:rsidRPr="00DF2171">
        <w:rPr>
          <w:color w:val="000000"/>
        </w:rPr>
        <w:t xml:space="preserve">в) примитивность чувств </w:t>
      </w:r>
    </w:p>
    <w:p w:rsidR="0035633F" w:rsidRPr="00DF2171" w:rsidRDefault="0035633F" w:rsidP="00731062">
      <w:pPr>
        <w:autoSpaceDE w:val="0"/>
        <w:autoSpaceDN w:val="0"/>
        <w:adjustRightInd w:val="0"/>
        <w:jc w:val="both"/>
        <w:rPr>
          <w:bCs/>
          <w:color w:val="000000"/>
        </w:rPr>
      </w:pPr>
      <w:r w:rsidRPr="00DF2171">
        <w:rPr>
          <w:color w:val="000000"/>
        </w:rPr>
        <w:t xml:space="preserve">г) </w:t>
      </w:r>
      <w:r w:rsidRPr="00DF2171">
        <w:rPr>
          <w:bCs/>
          <w:color w:val="000000"/>
        </w:rPr>
        <w:t xml:space="preserve">все ответы верны </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6. Комплексное вербальное и невербальное воздействие на эмоции, суждения, самосознание человека при многих психических и психосоматических заболеваниях – это реализация … функции общения. </w:t>
      </w:r>
    </w:p>
    <w:p w:rsidR="0035633F" w:rsidRPr="00DF2171" w:rsidRDefault="0035633F" w:rsidP="00731062">
      <w:pPr>
        <w:autoSpaceDE w:val="0"/>
        <w:autoSpaceDN w:val="0"/>
        <w:adjustRightInd w:val="0"/>
        <w:jc w:val="both"/>
        <w:rPr>
          <w:color w:val="000000"/>
        </w:rPr>
      </w:pPr>
      <w:r w:rsidRPr="00DF2171">
        <w:rPr>
          <w:color w:val="000000"/>
        </w:rPr>
        <w:t xml:space="preserve">а) прагматической </w:t>
      </w:r>
    </w:p>
    <w:p w:rsidR="0035633F" w:rsidRPr="00DF2171" w:rsidRDefault="0035633F" w:rsidP="00731062">
      <w:pPr>
        <w:autoSpaceDE w:val="0"/>
        <w:autoSpaceDN w:val="0"/>
        <w:adjustRightInd w:val="0"/>
        <w:jc w:val="both"/>
        <w:rPr>
          <w:color w:val="000000"/>
        </w:rPr>
      </w:pPr>
      <w:r w:rsidRPr="00DF2171">
        <w:rPr>
          <w:color w:val="000000"/>
        </w:rPr>
        <w:t xml:space="preserve">б) управленческой </w:t>
      </w:r>
    </w:p>
    <w:p w:rsidR="0035633F" w:rsidRPr="00DF2171" w:rsidRDefault="0035633F" w:rsidP="00731062">
      <w:pPr>
        <w:autoSpaceDE w:val="0"/>
        <w:autoSpaceDN w:val="0"/>
        <w:adjustRightInd w:val="0"/>
        <w:jc w:val="both"/>
        <w:rPr>
          <w:color w:val="000000"/>
        </w:rPr>
      </w:pPr>
      <w:r w:rsidRPr="00DF2171">
        <w:rPr>
          <w:color w:val="000000"/>
        </w:rPr>
        <w:t xml:space="preserve">в) </w:t>
      </w:r>
      <w:r w:rsidRPr="00DF2171">
        <w:rPr>
          <w:bCs/>
          <w:color w:val="000000"/>
        </w:rPr>
        <w:t xml:space="preserve">терапевтической </w:t>
      </w:r>
    </w:p>
    <w:p w:rsidR="0035633F" w:rsidRPr="00DF2171" w:rsidRDefault="0035633F" w:rsidP="00731062">
      <w:pPr>
        <w:spacing w:line="360" w:lineRule="auto"/>
        <w:jc w:val="both"/>
      </w:pPr>
      <w:r w:rsidRPr="00DF2171">
        <w:t>г) тактической</w:t>
      </w:r>
    </w:p>
    <w:p w:rsidR="0035633F" w:rsidRPr="00DF2171" w:rsidRDefault="0035633F" w:rsidP="00731062">
      <w:pPr>
        <w:pStyle w:val="Default"/>
        <w:jc w:val="both"/>
      </w:pPr>
      <w:r w:rsidRPr="00DF2171">
        <w:t xml:space="preserve">7. </w:t>
      </w:r>
      <w:r w:rsidRPr="00DF2171">
        <w:rPr>
          <w:bCs/>
        </w:rPr>
        <w:t xml:space="preserve">Особенность невербального общения: </w:t>
      </w:r>
    </w:p>
    <w:p w:rsidR="0035633F" w:rsidRPr="00DF2171" w:rsidRDefault="0035633F" w:rsidP="00731062">
      <w:pPr>
        <w:autoSpaceDE w:val="0"/>
        <w:autoSpaceDN w:val="0"/>
        <w:adjustRightInd w:val="0"/>
        <w:jc w:val="both"/>
        <w:rPr>
          <w:color w:val="000000"/>
        </w:rPr>
      </w:pPr>
      <w:r w:rsidRPr="00DF2171">
        <w:rPr>
          <w:color w:val="000000"/>
        </w:rPr>
        <w:t xml:space="preserve">a) его проявление обусловлено импульсами нашего подсознания </w:t>
      </w:r>
    </w:p>
    <w:p w:rsidR="0035633F" w:rsidRPr="00DF2171" w:rsidRDefault="0035633F" w:rsidP="00731062">
      <w:pPr>
        <w:autoSpaceDE w:val="0"/>
        <w:autoSpaceDN w:val="0"/>
        <w:adjustRightInd w:val="0"/>
        <w:jc w:val="both"/>
        <w:rPr>
          <w:color w:val="000000"/>
        </w:rPr>
      </w:pPr>
      <w:r w:rsidRPr="00DF2171">
        <w:rPr>
          <w:color w:val="000000"/>
        </w:rPr>
        <w:t xml:space="preserve">б) отсутствие возможности подделать эти импульсы </w:t>
      </w:r>
    </w:p>
    <w:p w:rsidR="0035633F" w:rsidRPr="00DF2171" w:rsidRDefault="0035633F" w:rsidP="00731062">
      <w:pPr>
        <w:autoSpaceDE w:val="0"/>
        <w:autoSpaceDN w:val="0"/>
        <w:adjustRightInd w:val="0"/>
        <w:jc w:val="both"/>
        <w:rPr>
          <w:color w:val="000000"/>
        </w:rPr>
      </w:pPr>
      <w:r w:rsidRPr="00DF2171">
        <w:rPr>
          <w:color w:val="000000"/>
        </w:rPr>
        <w:t xml:space="preserve">в) </w:t>
      </w:r>
      <w:r w:rsidRPr="00DF2171">
        <w:rPr>
          <w:bCs/>
          <w:color w:val="000000"/>
        </w:rPr>
        <w:t xml:space="preserve">все ответы верны </w:t>
      </w:r>
    </w:p>
    <w:p w:rsidR="0035633F" w:rsidRPr="00DF2171" w:rsidRDefault="0035633F" w:rsidP="00731062">
      <w:pPr>
        <w:autoSpaceDE w:val="0"/>
        <w:autoSpaceDN w:val="0"/>
        <w:adjustRightInd w:val="0"/>
        <w:jc w:val="both"/>
        <w:rPr>
          <w:color w:val="000000"/>
        </w:rPr>
      </w:pPr>
      <w:r w:rsidRPr="00DF2171">
        <w:rPr>
          <w:color w:val="000000"/>
        </w:rPr>
        <w:t xml:space="preserve">г) его проявлениям доверяют больше, чем вербальному каналу общения </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8. Когда регламентированы и содержание и средства общения, а вместо знания личности собеседника обходятся знанием его социальной роли – это … общение</w:t>
      </w:r>
      <w:r w:rsidRPr="00DF2171">
        <w:rPr>
          <w:color w:val="000000"/>
        </w:rPr>
        <w:t xml:space="preserve">. </w:t>
      </w:r>
    </w:p>
    <w:p w:rsidR="0035633F" w:rsidRPr="00DF2171" w:rsidRDefault="0035633F" w:rsidP="00731062">
      <w:pPr>
        <w:autoSpaceDE w:val="0"/>
        <w:autoSpaceDN w:val="0"/>
        <w:adjustRightInd w:val="0"/>
        <w:jc w:val="both"/>
        <w:rPr>
          <w:color w:val="000000"/>
        </w:rPr>
      </w:pPr>
      <w:r w:rsidRPr="00DF2171">
        <w:rPr>
          <w:color w:val="000000"/>
        </w:rPr>
        <w:t>a) cветское</w:t>
      </w:r>
    </w:p>
    <w:p w:rsidR="0035633F" w:rsidRPr="00DF2171" w:rsidRDefault="0035633F" w:rsidP="00731062">
      <w:pPr>
        <w:autoSpaceDE w:val="0"/>
        <w:autoSpaceDN w:val="0"/>
        <w:adjustRightInd w:val="0"/>
        <w:jc w:val="both"/>
        <w:rPr>
          <w:color w:val="000000"/>
        </w:rPr>
      </w:pPr>
      <w:r w:rsidRPr="00DF2171">
        <w:rPr>
          <w:color w:val="000000"/>
        </w:rPr>
        <w:t xml:space="preserve">б) </w:t>
      </w:r>
      <w:r w:rsidRPr="00DF2171">
        <w:rPr>
          <w:bCs/>
          <w:color w:val="000000"/>
        </w:rPr>
        <w:t xml:space="preserve">ролевое </w:t>
      </w:r>
    </w:p>
    <w:p w:rsidR="0035633F" w:rsidRPr="00DF2171" w:rsidRDefault="0035633F" w:rsidP="00731062">
      <w:pPr>
        <w:autoSpaceDE w:val="0"/>
        <w:autoSpaceDN w:val="0"/>
        <w:adjustRightInd w:val="0"/>
        <w:jc w:val="both"/>
        <w:rPr>
          <w:color w:val="000000"/>
        </w:rPr>
      </w:pPr>
      <w:r w:rsidRPr="00DF2171">
        <w:rPr>
          <w:color w:val="000000"/>
        </w:rPr>
        <w:t xml:space="preserve">в) деловое </w:t>
      </w:r>
    </w:p>
    <w:p w:rsidR="0035633F" w:rsidRPr="00DF2171" w:rsidRDefault="0035633F" w:rsidP="00731062">
      <w:pPr>
        <w:autoSpaceDE w:val="0"/>
        <w:autoSpaceDN w:val="0"/>
        <w:adjustRightInd w:val="0"/>
        <w:jc w:val="both"/>
        <w:rPr>
          <w:color w:val="000000"/>
        </w:rPr>
      </w:pPr>
      <w:r w:rsidRPr="00DF2171">
        <w:rPr>
          <w:color w:val="000000"/>
        </w:rPr>
        <w:t xml:space="preserve">г) примитивное </w:t>
      </w:r>
    </w:p>
    <w:p w:rsidR="0035633F" w:rsidRPr="00DF2171" w:rsidRDefault="0035633F" w:rsidP="00731062">
      <w:pPr>
        <w:autoSpaceDE w:val="0"/>
        <w:autoSpaceDN w:val="0"/>
        <w:adjustRightInd w:val="0"/>
        <w:jc w:val="both"/>
        <w:rPr>
          <w:color w:val="000000"/>
        </w:rPr>
      </w:pPr>
    </w:p>
    <w:p w:rsidR="0035633F" w:rsidRPr="00DF2171" w:rsidRDefault="0035633F" w:rsidP="00731062">
      <w:pPr>
        <w:pStyle w:val="Default"/>
        <w:jc w:val="both"/>
      </w:pPr>
      <w:r w:rsidRPr="00DF2171">
        <w:t xml:space="preserve">9. </w:t>
      </w:r>
      <w:r w:rsidRPr="00DF2171">
        <w:rPr>
          <w:bCs/>
        </w:rPr>
        <w:t>Общение, направленное на извлечение выгоды от собеседника с использованием разных приемов (лесть, запугивание, «пускание пыли в глаза», обман, демонстрация доброты) – это … общение</w:t>
      </w:r>
      <w:r w:rsidRPr="00DF2171">
        <w:t xml:space="preserve">. </w:t>
      </w:r>
    </w:p>
    <w:p w:rsidR="0035633F" w:rsidRPr="00DF2171" w:rsidRDefault="0035633F" w:rsidP="00731062">
      <w:pPr>
        <w:autoSpaceDE w:val="0"/>
        <w:autoSpaceDN w:val="0"/>
        <w:adjustRightInd w:val="0"/>
        <w:jc w:val="both"/>
        <w:rPr>
          <w:color w:val="000000"/>
        </w:rPr>
      </w:pPr>
      <w:r w:rsidRPr="00DF2171">
        <w:rPr>
          <w:color w:val="000000"/>
        </w:rPr>
        <w:t xml:space="preserve">a) деловое </w:t>
      </w:r>
    </w:p>
    <w:p w:rsidR="0035633F" w:rsidRPr="00DF2171" w:rsidRDefault="0035633F" w:rsidP="00731062">
      <w:pPr>
        <w:autoSpaceDE w:val="0"/>
        <w:autoSpaceDN w:val="0"/>
        <w:adjustRightInd w:val="0"/>
        <w:jc w:val="both"/>
        <w:rPr>
          <w:color w:val="000000"/>
        </w:rPr>
      </w:pPr>
      <w:r w:rsidRPr="00DF2171">
        <w:rPr>
          <w:color w:val="000000"/>
        </w:rPr>
        <w:t xml:space="preserve">б) </w:t>
      </w:r>
      <w:r w:rsidRPr="00DF2171">
        <w:rPr>
          <w:bCs/>
          <w:color w:val="000000"/>
        </w:rPr>
        <w:t>манипулятивное</w:t>
      </w:r>
    </w:p>
    <w:p w:rsidR="0035633F" w:rsidRPr="00DF2171" w:rsidRDefault="0035633F" w:rsidP="00731062">
      <w:pPr>
        <w:autoSpaceDE w:val="0"/>
        <w:autoSpaceDN w:val="0"/>
        <w:adjustRightInd w:val="0"/>
        <w:jc w:val="both"/>
        <w:rPr>
          <w:color w:val="000000"/>
        </w:rPr>
      </w:pPr>
      <w:r w:rsidRPr="00DF2171">
        <w:rPr>
          <w:color w:val="000000"/>
        </w:rPr>
        <w:t xml:space="preserve">в) светское </w:t>
      </w:r>
    </w:p>
    <w:p w:rsidR="0035633F" w:rsidRPr="00DF2171" w:rsidRDefault="0035633F" w:rsidP="00731062">
      <w:pPr>
        <w:autoSpaceDE w:val="0"/>
        <w:autoSpaceDN w:val="0"/>
        <w:adjustRightInd w:val="0"/>
        <w:jc w:val="both"/>
        <w:rPr>
          <w:color w:val="000000"/>
        </w:rPr>
      </w:pPr>
      <w:r w:rsidRPr="00DF2171">
        <w:rPr>
          <w:color w:val="000000"/>
        </w:rPr>
        <w:t xml:space="preserve">г) формально-ролевое </w:t>
      </w:r>
    </w:p>
    <w:p w:rsidR="0035633F" w:rsidRPr="00DF2171" w:rsidRDefault="0035633F" w:rsidP="00731062">
      <w:pPr>
        <w:autoSpaceDE w:val="0"/>
        <w:autoSpaceDN w:val="0"/>
        <w:adjustRightInd w:val="0"/>
        <w:jc w:val="both"/>
        <w:rPr>
          <w:color w:val="000000"/>
        </w:rPr>
      </w:pPr>
    </w:p>
    <w:p w:rsidR="0035633F" w:rsidRPr="00DF2171" w:rsidRDefault="0035633F" w:rsidP="00731062">
      <w:pPr>
        <w:pStyle w:val="Default"/>
        <w:jc w:val="both"/>
      </w:pPr>
      <w:r w:rsidRPr="00DF2171">
        <w:t xml:space="preserve">10. </w:t>
      </w:r>
      <w:r w:rsidRPr="00DF2171">
        <w:rPr>
          <w:bCs/>
        </w:rPr>
        <w:t xml:space="preserve">Возникновение при восприятии человека человеком привлекательности одного из них для другого – это … </w:t>
      </w:r>
    </w:p>
    <w:p w:rsidR="0035633F" w:rsidRPr="00DF2171" w:rsidRDefault="0035633F" w:rsidP="00731062">
      <w:pPr>
        <w:autoSpaceDE w:val="0"/>
        <w:autoSpaceDN w:val="0"/>
        <w:adjustRightInd w:val="0"/>
        <w:jc w:val="both"/>
        <w:rPr>
          <w:color w:val="000000"/>
        </w:rPr>
      </w:pPr>
      <w:r w:rsidRPr="00DF2171">
        <w:rPr>
          <w:color w:val="000000"/>
        </w:rPr>
        <w:t xml:space="preserve">a) </w:t>
      </w:r>
      <w:r w:rsidRPr="00DF2171">
        <w:rPr>
          <w:bCs/>
          <w:color w:val="000000"/>
        </w:rPr>
        <w:t xml:space="preserve">аттракция </w:t>
      </w:r>
    </w:p>
    <w:p w:rsidR="0035633F" w:rsidRPr="00DF2171" w:rsidRDefault="0035633F" w:rsidP="00731062">
      <w:pPr>
        <w:autoSpaceDE w:val="0"/>
        <w:autoSpaceDN w:val="0"/>
        <w:adjustRightInd w:val="0"/>
        <w:jc w:val="both"/>
        <w:rPr>
          <w:color w:val="000000"/>
        </w:rPr>
      </w:pPr>
      <w:r w:rsidRPr="00DF2171">
        <w:rPr>
          <w:color w:val="000000"/>
        </w:rPr>
        <w:t>б) aффилиация</w:t>
      </w:r>
    </w:p>
    <w:p w:rsidR="0035633F" w:rsidRPr="00DF2171" w:rsidRDefault="0035633F" w:rsidP="00731062">
      <w:pPr>
        <w:autoSpaceDE w:val="0"/>
        <w:autoSpaceDN w:val="0"/>
        <w:adjustRightInd w:val="0"/>
        <w:jc w:val="both"/>
        <w:rPr>
          <w:color w:val="000000"/>
        </w:rPr>
      </w:pPr>
      <w:r w:rsidRPr="00DF2171">
        <w:rPr>
          <w:color w:val="000000"/>
        </w:rPr>
        <w:t xml:space="preserve">в) гипноз </w:t>
      </w:r>
    </w:p>
    <w:p w:rsidR="0035633F" w:rsidRPr="00DF2171" w:rsidRDefault="0035633F" w:rsidP="00731062">
      <w:pPr>
        <w:autoSpaceDE w:val="0"/>
        <w:autoSpaceDN w:val="0"/>
        <w:adjustRightInd w:val="0"/>
        <w:jc w:val="both"/>
        <w:rPr>
          <w:color w:val="000000"/>
        </w:rPr>
      </w:pPr>
      <w:r w:rsidRPr="00DF2171">
        <w:rPr>
          <w:color w:val="000000"/>
        </w:rPr>
        <w:t>г) внушение</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11. При восприятии людьми друг друга значение имеет определенный порядок поступления информации о человеке для формирования представления о нем. </w:t>
      </w:r>
    </w:p>
    <w:p w:rsidR="0035633F" w:rsidRPr="00DF2171" w:rsidRDefault="0035633F" w:rsidP="00731062">
      <w:pPr>
        <w:autoSpaceDE w:val="0"/>
        <w:autoSpaceDN w:val="0"/>
        <w:adjustRightInd w:val="0"/>
        <w:jc w:val="both"/>
        <w:rPr>
          <w:color w:val="000000"/>
        </w:rPr>
      </w:pPr>
      <w:r w:rsidRPr="00DF2171">
        <w:rPr>
          <w:bCs/>
          <w:color w:val="000000"/>
        </w:rPr>
        <w:t xml:space="preserve">Это эффект </w:t>
      </w:r>
      <w:r w:rsidRPr="00DF2171">
        <w:rPr>
          <w:color w:val="000000"/>
        </w:rPr>
        <w:t xml:space="preserve">… </w:t>
      </w:r>
    </w:p>
    <w:p w:rsidR="0035633F" w:rsidRPr="00DF2171" w:rsidRDefault="0035633F" w:rsidP="00731062">
      <w:pPr>
        <w:autoSpaceDE w:val="0"/>
        <w:autoSpaceDN w:val="0"/>
        <w:adjustRightInd w:val="0"/>
        <w:jc w:val="both"/>
        <w:rPr>
          <w:color w:val="000000"/>
        </w:rPr>
      </w:pPr>
      <w:r w:rsidRPr="00DF2171">
        <w:rPr>
          <w:color w:val="000000"/>
        </w:rPr>
        <w:t xml:space="preserve">a) края </w:t>
      </w:r>
    </w:p>
    <w:p w:rsidR="0035633F" w:rsidRPr="00DF2171" w:rsidRDefault="0035633F" w:rsidP="00731062">
      <w:pPr>
        <w:autoSpaceDE w:val="0"/>
        <w:autoSpaceDN w:val="0"/>
        <w:adjustRightInd w:val="0"/>
        <w:jc w:val="both"/>
        <w:rPr>
          <w:color w:val="000000"/>
        </w:rPr>
      </w:pPr>
      <w:r w:rsidRPr="00DF2171">
        <w:rPr>
          <w:color w:val="000000"/>
        </w:rPr>
        <w:t xml:space="preserve">б) </w:t>
      </w:r>
      <w:r w:rsidRPr="00DF2171">
        <w:rPr>
          <w:bCs/>
          <w:color w:val="000000"/>
        </w:rPr>
        <w:t xml:space="preserve">первичности </w:t>
      </w:r>
    </w:p>
    <w:p w:rsidR="0035633F" w:rsidRPr="00DF2171" w:rsidRDefault="0035633F" w:rsidP="00731062">
      <w:pPr>
        <w:autoSpaceDE w:val="0"/>
        <w:autoSpaceDN w:val="0"/>
        <w:adjustRightInd w:val="0"/>
        <w:jc w:val="both"/>
        <w:rPr>
          <w:color w:val="000000"/>
        </w:rPr>
      </w:pPr>
      <w:r w:rsidRPr="00DF2171">
        <w:rPr>
          <w:color w:val="000000"/>
        </w:rPr>
        <w:t xml:space="preserve">в) ореола </w:t>
      </w:r>
    </w:p>
    <w:p w:rsidR="0035633F" w:rsidRPr="00DF2171" w:rsidRDefault="0035633F" w:rsidP="00731062">
      <w:pPr>
        <w:autoSpaceDE w:val="0"/>
        <w:autoSpaceDN w:val="0"/>
        <w:adjustRightInd w:val="0"/>
        <w:jc w:val="both"/>
        <w:rPr>
          <w:color w:val="000000"/>
        </w:rPr>
      </w:pPr>
      <w:r w:rsidRPr="00DF2171">
        <w:rPr>
          <w:color w:val="000000"/>
        </w:rPr>
        <w:t xml:space="preserve">г) бумеранга </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12. Приписывание сходных характеристик всем членам какой-либо социальной группы или общности – это … </w:t>
      </w:r>
    </w:p>
    <w:p w:rsidR="0035633F" w:rsidRPr="00DF2171" w:rsidRDefault="0035633F" w:rsidP="00731062">
      <w:pPr>
        <w:autoSpaceDE w:val="0"/>
        <w:autoSpaceDN w:val="0"/>
        <w:adjustRightInd w:val="0"/>
        <w:jc w:val="both"/>
        <w:rPr>
          <w:color w:val="000000"/>
        </w:rPr>
      </w:pPr>
      <w:r w:rsidRPr="00DF2171">
        <w:rPr>
          <w:color w:val="000000"/>
        </w:rPr>
        <w:t>a) самоактуализация</w:t>
      </w:r>
    </w:p>
    <w:p w:rsidR="0035633F" w:rsidRPr="00DF2171" w:rsidRDefault="0035633F" w:rsidP="00731062">
      <w:pPr>
        <w:autoSpaceDE w:val="0"/>
        <w:autoSpaceDN w:val="0"/>
        <w:adjustRightInd w:val="0"/>
        <w:jc w:val="both"/>
        <w:rPr>
          <w:color w:val="000000"/>
        </w:rPr>
      </w:pPr>
      <w:r w:rsidRPr="00DF2171">
        <w:rPr>
          <w:color w:val="000000"/>
        </w:rPr>
        <w:t xml:space="preserve">б) </w:t>
      </w:r>
      <w:r w:rsidRPr="00DF2171">
        <w:rPr>
          <w:bCs/>
          <w:color w:val="000000"/>
        </w:rPr>
        <w:t>стереотипизация</w:t>
      </w:r>
    </w:p>
    <w:p w:rsidR="0035633F" w:rsidRPr="00DF2171" w:rsidRDefault="0035633F" w:rsidP="00731062">
      <w:pPr>
        <w:autoSpaceDE w:val="0"/>
        <w:autoSpaceDN w:val="0"/>
        <w:adjustRightInd w:val="0"/>
        <w:jc w:val="both"/>
        <w:rPr>
          <w:color w:val="000000"/>
        </w:rPr>
      </w:pPr>
      <w:r w:rsidRPr="00DF2171">
        <w:rPr>
          <w:color w:val="000000"/>
        </w:rPr>
        <w:t xml:space="preserve">в) идентификация </w:t>
      </w:r>
    </w:p>
    <w:p w:rsidR="0035633F" w:rsidRPr="00DF2171" w:rsidRDefault="0035633F" w:rsidP="00731062">
      <w:pPr>
        <w:autoSpaceDE w:val="0"/>
        <w:autoSpaceDN w:val="0"/>
        <w:adjustRightInd w:val="0"/>
        <w:jc w:val="both"/>
        <w:rPr>
          <w:color w:val="000000"/>
        </w:rPr>
      </w:pPr>
      <w:r w:rsidRPr="00DF2171">
        <w:rPr>
          <w:color w:val="000000"/>
        </w:rPr>
        <w:t xml:space="preserve">г) обобщение </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color w:val="000000"/>
        </w:rPr>
        <w:t>13. Распространение в условиях дефицита информации о человеке общего оценочного впечатления о нем на восприятие его поступков и личностных качеств – это эффект…</w:t>
      </w:r>
    </w:p>
    <w:p w:rsidR="0035633F" w:rsidRPr="00DF2171" w:rsidRDefault="0035633F" w:rsidP="00731062">
      <w:pPr>
        <w:autoSpaceDE w:val="0"/>
        <w:autoSpaceDN w:val="0"/>
        <w:adjustRightInd w:val="0"/>
        <w:jc w:val="both"/>
        <w:rPr>
          <w:color w:val="000000"/>
        </w:rPr>
      </w:pPr>
      <w:r w:rsidRPr="00DF2171">
        <w:rPr>
          <w:color w:val="000000"/>
        </w:rPr>
        <w:t xml:space="preserve">a) незавершенного действия </w:t>
      </w:r>
    </w:p>
    <w:p w:rsidR="0035633F" w:rsidRPr="00DF2171" w:rsidRDefault="0035633F" w:rsidP="00731062">
      <w:pPr>
        <w:autoSpaceDE w:val="0"/>
        <w:autoSpaceDN w:val="0"/>
        <w:adjustRightInd w:val="0"/>
        <w:jc w:val="both"/>
        <w:rPr>
          <w:color w:val="000000"/>
        </w:rPr>
      </w:pPr>
      <w:r w:rsidRPr="00DF2171">
        <w:rPr>
          <w:color w:val="000000"/>
        </w:rPr>
        <w:t xml:space="preserve">б) бумеранга </w:t>
      </w:r>
    </w:p>
    <w:p w:rsidR="0035633F" w:rsidRPr="00DF2171" w:rsidRDefault="0035633F" w:rsidP="00731062">
      <w:pPr>
        <w:autoSpaceDE w:val="0"/>
        <w:autoSpaceDN w:val="0"/>
        <w:adjustRightInd w:val="0"/>
        <w:jc w:val="both"/>
        <w:rPr>
          <w:color w:val="000000"/>
        </w:rPr>
      </w:pPr>
      <w:r w:rsidRPr="00DF2171">
        <w:rPr>
          <w:color w:val="000000"/>
        </w:rPr>
        <w:t xml:space="preserve">в) новизны </w:t>
      </w:r>
    </w:p>
    <w:p w:rsidR="0035633F" w:rsidRPr="00DF2171" w:rsidRDefault="0035633F" w:rsidP="00731062">
      <w:pPr>
        <w:autoSpaceDE w:val="0"/>
        <w:autoSpaceDN w:val="0"/>
        <w:adjustRightInd w:val="0"/>
        <w:jc w:val="both"/>
        <w:rPr>
          <w:bCs/>
          <w:color w:val="000000"/>
        </w:rPr>
      </w:pPr>
      <w:r w:rsidRPr="00DF2171">
        <w:rPr>
          <w:bCs/>
          <w:color w:val="000000"/>
        </w:rPr>
        <w:t xml:space="preserve">г) ореола </w:t>
      </w:r>
    </w:p>
    <w:p w:rsidR="0035633F" w:rsidRPr="00DF2171" w:rsidRDefault="0035633F" w:rsidP="00731062">
      <w:pPr>
        <w:autoSpaceDE w:val="0"/>
        <w:autoSpaceDN w:val="0"/>
        <w:adjustRightInd w:val="0"/>
        <w:jc w:val="both"/>
        <w:rPr>
          <w:bCs/>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14. Приписывание сходных характеристик всем членам какой-либо социальной группы (возрастной, половой, профессиональной) без достаточного осознания различий между ними – это … </w:t>
      </w:r>
    </w:p>
    <w:p w:rsidR="0035633F" w:rsidRPr="00DF2171" w:rsidRDefault="0035633F" w:rsidP="00731062">
      <w:pPr>
        <w:autoSpaceDE w:val="0"/>
        <w:autoSpaceDN w:val="0"/>
        <w:adjustRightInd w:val="0"/>
        <w:jc w:val="both"/>
        <w:rPr>
          <w:color w:val="000000"/>
        </w:rPr>
      </w:pPr>
      <w:r w:rsidRPr="00DF2171">
        <w:rPr>
          <w:color w:val="000000"/>
        </w:rPr>
        <w:t xml:space="preserve">a) </w:t>
      </w:r>
      <w:r w:rsidRPr="00DF2171">
        <w:rPr>
          <w:bCs/>
          <w:color w:val="000000"/>
        </w:rPr>
        <w:t>стереотипизация</w:t>
      </w:r>
    </w:p>
    <w:p w:rsidR="0035633F" w:rsidRPr="00DF2171" w:rsidRDefault="0035633F" w:rsidP="00731062">
      <w:pPr>
        <w:autoSpaceDE w:val="0"/>
        <w:autoSpaceDN w:val="0"/>
        <w:adjustRightInd w:val="0"/>
        <w:jc w:val="both"/>
        <w:rPr>
          <w:color w:val="000000"/>
        </w:rPr>
      </w:pPr>
      <w:r w:rsidRPr="00DF2171">
        <w:rPr>
          <w:color w:val="000000"/>
        </w:rPr>
        <w:t xml:space="preserve">б) абстракция </w:t>
      </w:r>
    </w:p>
    <w:p w:rsidR="0035633F" w:rsidRPr="00DF2171" w:rsidRDefault="0035633F" w:rsidP="00731062">
      <w:pPr>
        <w:autoSpaceDE w:val="0"/>
        <w:autoSpaceDN w:val="0"/>
        <w:adjustRightInd w:val="0"/>
        <w:jc w:val="both"/>
        <w:rPr>
          <w:color w:val="000000"/>
        </w:rPr>
      </w:pPr>
      <w:r w:rsidRPr="00DF2171">
        <w:rPr>
          <w:color w:val="000000"/>
        </w:rPr>
        <w:t xml:space="preserve">в) проецирование </w:t>
      </w:r>
    </w:p>
    <w:p w:rsidR="0035633F" w:rsidRPr="00DF2171" w:rsidRDefault="0035633F" w:rsidP="00731062">
      <w:pPr>
        <w:autoSpaceDE w:val="0"/>
        <w:autoSpaceDN w:val="0"/>
        <w:adjustRightInd w:val="0"/>
        <w:jc w:val="both"/>
        <w:rPr>
          <w:color w:val="000000"/>
        </w:rPr>
      </w:pPr>
      <w:r w:rsidRPr="00DF2171">
        <w:rPr>
          <w:color w:val="000000"/>
        </w:rPr>
        <w:t>г) агглютинация</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15. Манипулирующее воздействие проявляется в … </w:t>
      </w:r>
    </w:p>
    <w:p w:rsidR="0035633F" w:rsidRPr="00DF2171" w:rsidRDefault="0035633F" w:rsidP="00731062">
      <w:pPr>
        <w:autoSpaceDE w:val="0"/>
        <w:autoSpaceDN w:val="0"/>
        <w:adjustRightInd w:val="0"/>
        <w:jc w:val="both"/>
        <w:rPr>
          <w:color w:val="000000"/>
        </w:rPr>
      </w:pPr>
      <w:r w:rsidRPr="00DF2171">
        <w:rPr>
          <w:color w:val="000000"/>
        </w:rPr>
        <w:t xml:space="preserve">a) </w:t>
      </w:r>
      <w:r w:rsidRPr="00DF2171">
        <w:rPr>
          <w:bCs/>
          <w:color w:val="000000"/>
        </w:rPr>
        <w:t xml:space="preserve">использовании человека в корыстных целях </w:t>
      </w:r>
    </w:p>
    <w:p w:rsidR="0035633F" w:rsidRPr="00DF2171" w:rsidRDefault="0035633F" w:rsidP="00731062">
      <w:pPr>
        <w:autoSpaceDE w:val="0"/>
        <w:autoSpaceDN w:val="0"/>
        <w:adjustRightInd w:val="0"/>
        <w:jc w:val="both"/>
        <w:rPr>
          <w:color w:val="000000"/>
        </w:rPr>
      </w:pPr>
      <w:r w:rsidRPr="00DF2171">
        <w:rPr>
          <w:color w:val="000000"/>
        </w:rPr>
        <w:t xml:space="preserve">б) демонстрации своей позиции </w:t>
      </w:r>
    </w:p>
    <w:p w:rsidR="0035633F" w:rsidRPr="00DF2171" w:rsidRDefault="0035633F" w:rsidP="00731062">
      <w:pPr>
        <w:autoSpaceDE w:val="0"/>
        <w:autoSpaceDN w:val="0"/>
        <w:adjustRightInd w:val="0"/>
        <w:jc w:val="both"/>
        <w:rPr>
          <w:color w:val="000000"/>
        </w:rPr>
      </w:pPr>
      <w:r w:rsidRPr="00DF2171">
        <w:rPr>
          <w:color w:val="000000"/>
        </w:rPr>
        <w:t xml:space="preserve">в) покровительственном отношении к человеку </w:t>
      </w:r>
    </w:p>
    <w:p w:rsidR="0035633F" w:rsidRPr="00DF2171" w:rsidRDefault="0035633F" w:rsidP="00731062">
      <w:pPr>
        <w:autoSpaceDE w:val="0"/>
        <w:autoSpaceDN w:val="0"/>
        <w:adjustRightInd w:val="0"/>
        <w:jc w:val="both"/>
        <w:rPr>
          <w:color w:val="000000"/>
        </w:rPr>
      </w:pPr>
      <w:r w:rsidRPr="00DF2171">
        <w:rPr>
          <w:color w:val="000000"/>
        </w:rPr>
        <w:t>г) обыгрывании ситуации</w:t>
      </w:r>
    </w:p>
    <w:p w:rsidR="0035633F" w:rsidRPr="00DF2171" w:rsidRDefault="0035633F" w:rsidP="00731062">
      <w:pPr>
        <w:autoSpaceDE w:val="0"/>
        <w:autoSpaceDN w:val="0"/>
        <w:adjustRightInd w:val="0"/>
        <w:jc w:val="both"/>
        <w:rPr>
          <w:color w:val="000000"/>
        </w:rPr>
      </w:pPr>
    </w:p>
    <w:p w:rsidR="0035633F" w:rsidRPr="00DF2171" w:rsidRDefault="0035633F" w:rsidP="00731062">
      <w:pPr>
        <w:pStyle w:val="Default"/>
        <w:jc w:val="both"/>
      </w:pPr>
      <w:r w:rsidRPr="00DF2171">
        <w:t xml:space="preserve">16. </w:t>
      </w:r>
      <w:r w:rsidRPr="00DF2171">
        <w:rPr>
          <w:bCs/>
        </w:rPr>
        <w:t xml:space="preserve">Постижение эмоциональных состояний другого человека, сопереживание при общении – это … </w:t>
      </w:r>
    </w:p>
    <w:p w:rsidR="0035633F" w:rsidRPr="00DF2171" w:rsidRDefault="0035633F" w:rsidP="00731062">
      <w:pPr>
        <w:autoSpaceDE w:val="0"/>
        <w:autoSpaceDN w:val="0"/>
        <w:adjustRightInd w:val="0"/>
        <w:jc w:val="both"/>
        <w:rPr>
          <w:color w:val="000000"/>
        </w:rPr>
      </w:pPr>
      <w:r w:rsidRPr="00DF2171">
        <w:rPr>
          <w:color w:val="000000"/>
        </w:rPr>
        <w:t xml:space="preserve">a) </w:t>
      </w:r>
      <w:r w:rsidRPr="00DF2171">
        <w:rPr>
          <w:bCs/>
          <w:color w:val="000000"/>
        </w:rPr>
        <w:t>эмпатия</w:t>
      </w:r>
    </w:p>
    <w:p w:rsidR="0035633F" w:rsidRPr="00DF2171" w:rsidRDefault="0035633F" w:rsidP="00731062">
      <w:pPr>
        <w:autoSpaceDE w:val="0"/>
        <w:autoSpaceDN w:val="0"/>
        <w:adjustRightInd w:val="0"/>
        <w:jc w:val="both"/>
        <w:rPr>
          <w:color w:val="000000"/>
        </w:rPr>
      </w:pPr>
      <w:r w:rsidRPr="00DF2171">
        <w:rPr>
          <w:color w:val="000000"/>
        </w:rPr>
        <w:t xml:space="preserve">б) рефлексия </w:t>
      </w:r>
    </w:p>
    <w:p w:rsidR="0035633F" w:rsidRPr="00DF2171" w:rsidRDefault="0035633F" w:rsidP="00731062">
      <w:pPr>
        <w:autoSpaceDE w:val="0"/>
        <w:autoSpaceDN w:val="0"/>
        <w:adjustRightInd w:val="0"/>
        <w:jc w:val="both"/>
        <w:rPr>
          <w:color w:val="000000"/>
        </w:rPr>
      </w:pPr>
      <w:r w:rsidRPr="00DF2171">
        <w:rPr>
          <w:color w:val="000000"/>
        </w:rPr>
        <w:t xml:space="preserve">в) экспрессивность </w:t>
      </w:r>
    </w:p>
    <w:p w:rsidR="0035633F" w:rsidRPr="00DF2171" w:rsidRDefault="0035633F" w:rsidP="00731062">
      <w:pPr>
        <w:autoSpaceDE w:val="0"/>
        <w:autoSpaceDN w:val="0"/>
        <w:adjustRightInd w:val="0"/>
        <w:jc w:val="both"/>
        <w:rPr>
          <w:color w:val="000000"/>
        </w:rPr>
      </w:pPr>
      <w:r w:rsidRPr="00DF2171">
        <w:rPr>
          <w:color w:val="000000"/>
        </w:rPr>
        <w:t>г) копирование</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17. На формирование аттракции оказывают наибольшее влияние: </w:t>
      </w:r>
    </w:p>
    <w:p w:rsidR="0035633F" w:rsidRPr="00DF2171" w:rsidRDefault="0035633F" w:rsidP="00731062">
      <w:pPr>
        <w:autoSpaceDE w:val="0"/>
        <w:autoSpaceDN w:val="0"/>
        <w:adjustRightInd w:val="0"/>
        <w:jc w:val="both"/>
        <w:rPr>
          <w:color w:val="000000"/>
        </w:rPr>
      </w:pPr>
      <w:r w:rsidRPr="00DF2171">
        <w:rPr>
          <w:color w:val="000000"/>
        </w:rPr>
        <w:t xml:space="preserve">a) совместная деятельность </w:t>
      </w:r>
    </w:p>
    <w:p w:rsidR="0035633F" w:rsidRPr="00DF2171" w:rsidRDefault="0035633F"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ответы верны </w:t>
      </w:r>
    </w:p>
    <w:p w:rsidR="0035633F" w:rsidRPr="00DF2171" w:rsidRDefault="0035633F" w:rsidP="00731062">
      <w:pPr>
        <w:autoSpaceDE w:val="0"/>
        <w:autoSpaceDN w:val="0"/>
        <w:adjustRightInd w:val="0"/>
        <w:jc w:val="both"/>
        <w:rPr>
          <w:color w:val="000000"/>
        </w:rPr>
      </w:pPr>
      <w:r w:rsidRPr="00DF2171">
        <w:rPr>
          <w:color w:val="000000"/>
        </w:rPr>
        <w:t xml:space="preserve">в) «помогающее поведение» </w:t>
      </w:r>
    </w:p>
    <w:p w:rsidR="0035633F" w:rsidRPr="00DF2171" w:rsidRDefault="0035633F" w:rsidP="00731062">
      <w:pPr>
        <w:autoSpaceDE w:val="0"/>
        <w:autoSpaceDN w:val="0"/>
        <w:adjustRightInd w:val="0"/>
        <w:jc w:val="both"/>
        <w:rPr>
          <w:color w:val="000000"/>
        </w:rPr>
      </w:pPr>
      <w:r w:rsidRPr="00DF2171">
        <w:rPr>
          <w:color w:val="000000"/>
        </w:rPr>
        <w:t xml:space="preserve">г) сходство ситуации, в которой находятся партнеры </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18. Перцептивная сторона общения включает в себя … </w:t>
      </w:r>
    </w:p>
    <w:p w:rsidR="0035633F" w:rsidRPr="00DF2171" w:rsidRDefault="0035633F" w:rsidP="00731062">
      <w:pPr>
        <w:autoSpaceDE w:val="0"/>
        <w:autoSpaceDN w:val="0"/>
        <w:adjustRightInd w:val="0"/>
        <w:jc w:val="both"/>
        <w:rPr>
          <w:color w:val="000000"/>
        </w:rPr>
      </w:pPr>
      <w:r w:rsidRPr="00DF2171">
        <w:rPr>
          <w:color w:val="000000"/>
        </w:rPr>
        <w:t xml:space="preserve">a) проявление тревожности </w:t>
      </w:r>
    </w:p>
    <w:p w:rsidR="0035633F" w:rsidRPr="00DF2171" w:rsidRDefault="0035633F" w:rsidP="00731062">
      <w:pPr>
        <w:autoSpaceDE w:val="0"/>
        <w:autoSpaceDN w:val="0"/>
        <w:adjustRightInd w:val="0"/>
        <w:jc w:val="both"/>
        <w:rPr>
          <w:color w:val="000000"/>
        </w:rPr>
      </w:pPr>
      <w:r w:rsidRPr="00DF2171">
        <w:rPr>
          <w:color w:val="000000"/>
        </w:rPr>
        <w:t xml:space="preserve">б) демонстрацию креативного поведения </w:t>
      </w:r>
    </w:p>
    <w:p w:rsidR="0035633F" w:rsidRPr="00DF2171" w:rsidRDefault="0035633F" w:rsidP="00731062">
      <w:pPr>
        <w:autoSpaceDE w:val="0"/>
        <w:autoSpaceDN w:val="0"/>
        <w:adjustRightInd w:val="0"/>
        <w:jc w:val="both"/>
        <w:rPr>
          <w:bCs/>
          <w:color w:val="000000"/>
        </w:rPr>
      </w:pPr>
      <w:r w:rsidRPr="00DF2171">
        <w:rPr>
          <w:bCs/>
          <w:color w:val="000000"/>
        </w:rPr>
        <w:t xml:space="preserve">в) процесс формирования образа другого человека </w:t>
      </w:r>
    </w:p>
    <w:p w:rsidR="0035633F" w:rsidRPr="00DF2171" w:rsidRDefault="0035633F" w:rsidP="00731062">
      <w:pPr>
        <w:autoSpaceDE w:val="0"/>
        <w:autoSpaceDN w:val="0"/>
        <w:adjustRightInd w:val="0"/>
        <w:jc w:val="both"/>
        <w:rPr>
          <w:bCs/>
          <w:color w:val="000000"/>
        </w:rPr>
      </w:pPr>
      <w:r w:rsidRPr="00DF2171">
        <w:rPr>
          <w:bCs/>
          <w:color w:val="000000"/>
        </w:rPr>
        <w:t xml:space="preserve">г) поиск компромисса </w:t>
      </w:r>
    </w:p>
    <w:p w:rsidR="0035633F" w:rsidRPr="00DF2171" w:rsidRDefault="0035633F" w:rsidP="00731062">
      <w:pPr>
        <w:autoSpaceDE w:val="0"/>
        <w:autoSpaceDN w:val="0"/>
        <w:adjustRightInd w:val="0"/>
        <w:jc w:val="both"/>
        <w:rPr>
          <w:bCs/>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19. Видение субъектом общения другого человека как продолжения самого себя, проекция, наделение его своими чертами, чувствами, желаниями – это процесс … </w:t>
      </w:r>
    </w:p>
    <w:p w:rsidR="0035633F" w:rsidRPr="00DF2171" w:rsidRDefault="0035633F" w:rsidP="00731062">
      <w:pPr>
        <w:autoSpaceDE w:val="0"/>
        <w:autoSpaceDN w:val="0"/>
        <w:adjustRightInd w:val="0"/>
        <w:jc w:val="both"/>
        <w:rPr>
          <w:color w:val="000000"/>
        </w:rPr>
      </w:pPr>
      <w:r w:rsidRPr="00DF2171">
        <w:rPr>
          <w:color w:val="000000"/>
        </w:rPr>
        <w:t xml:space="preserve">a) </w:t>
      </w:r>
      <w:r w:rsidRPr="00DF2171">
        <w:rPr>
          <w:bCs/>
          <w:color w:val="000000"/>
        </w:rPr>
        <w:t xml:space="preserve">идентификации </w:t>
      </w:r>
    </w:p>
    <w:p w:rsidR="0035633F" w:rsidRPr="00DF2171" w:rsidRDefault="0035633F" w:rsidP="00731062">
      <w:pPr>
        <w:autoSpaceDE w:val="0"/>
        <w:autoSpaceDN w:val="0"/>
        <w:adjustRightInd w:val="0"/>
        <w:jc w:val="both"/>
        <w:rPr>
          <w:color w:val="000000"/>
        </w:rPr>
      </w:pPr>
      <w:r w:rsidRPr="00DF2171">
        <w:rPr>
          <w:color w:val="000000"/>
        </w:rPr>
        <w:t>б) эмпатии</w:t>
      </w:r>
    </w:p>
    <w:p w:rsidR="0035633F" w:rsidRPr="00DF2171" w:rsidRDefault="0035633F" w:rsidP="00731062">
      <w:pPr>
        <w:autoSpaceDE w:val="0"/>
        <w:autoSpaceDN w:val="0"/>
        <w:adjustRightInd w:val="0"/>
        <w:jc w:val="both"/>
        <w:rPr>
          <w:color w:val="000000"/>
        </w:rPr>
      </w:pPr>
      <w:r w:rsidRPr="00DF2171">
        <w:rPr>
          <w:color w:val="000000"/>
        </w:rPr>
        <w:t xml:space="preserve">в) рефлексии </w:t>
      </w:r>
    </w:p>
    <w:p w:rsidR="0035633F" w:rsidRPr="00DF2171" w:rsidRDefault="0035633F" w:rsidP="00731062">
      <w:pPr>
        <w:autoSpaceDE w:val="0"/>
        <w:autoSpaceDN w:val="0"/>
        <w:adjustRightInd w:val="0"/>
        <w:jc w:val="both"/>
        <w:rPr>
          <w:color w:val="000000"/>
        </w:rPr>
      </w:pPr>
      <w:r w:rsidRPr="00DF2171">
        <w:rPr>
          <w:color w:val="000000"/>
        </w:rPr>
        <w:t>г) сегрегации</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20. Препятствия в общении, которые проявляются у партнеров в непонимании высказываний, требований, предъявляемых друг другу – это … барьеры</w:t>
      </w:r>
      <w:r w:rsidRPr="00DF2171">
        <w:rPr>
          <w:color w:val="000000"/>
        </w:rPr>
        <w:t xml:space="preserve">. </w:t>
      </w:r>
    </w:p>
    <w:p w:rsidR="0035633F" w:rsidRPr="00DF2171" w:rsidRDefault="0035633F" w:rsidP="00731062">
      <w:pPr>
        <w:autoSpaceDE w:val="0"/>
        <w:autoSpaceDN w:val="0"/>
        <w:adjustRightInd w:val="0"/>
        <w:jc w:val="both"/>
        <w:rPr>
          <w:color w:val="000000"/>
        </w:rPr>
      </w:pPr>
      <w:r w:rsidRPr="00DF2171">
        <w:rPr>
          <w:color w:val="000000"/>
        </w:rPr>
        <w:t xml:space="preserve">a) </w:t>
      </w:r>
      <w:r w:rsidRPr="00DF2171">
        <w:rPr>
          <w:bCs/>
          <w:color w:val="000000"/>
        </w:rPr>
        <w:t xml:space="preserve">смысловые </w:t>
      </w:r>
    </w:p>
    <w:p w:rsidR="0035633F" w:rsidRPr="00DF2171" w:rsidRDefault="0035633F" w:rsidP="00731062">
      <w:pPr>
        <w:autoSpaceDE w:val="0"/>
        <w:autoSpaceDN w:val="0"/>
        <w:adjustRightInd w:val="0"/>
        <w:jc w:val="both"/>
        <w:rPr>
          <w:color w:val="000000"/>
        </w:rPr>
      </w:pPr>
      <w:r w:rsidRPr="00DF2171">
        <w:rPr>
          <w:color w:val="000000"/>
        </w:rPr>
        <w:t>б) эмоциональные</w:t>
      </w:r>
    </w:p>
    <w:p w:rsidR="0035633F" w:rsidRPr="00DF2171" w:rsidRDefault="0035633F" w:rsidP="00731062">
      <w:pPr>
        <w:autoSpaceDE w:val="0"/>
        <w:autoSpaceDN w:val="0"/>
        <w:adjustRightInd w:val="0"/>
        <w:jc w:val="both"/>
        <w:rPr>
          <w:color w:val="000000"/>
        </w:rPr>
      </w:pPr>
      <w:r w:rsidRPr="00DF2171">
        <w:rPr>
          <w:color w:val="000000"/>
        </w:rPr>
        <w:t xml:space="preserve">в) физические </w:t>
      </w:r>
    </w:p>
    <w:p w:rsidR="0035633F" w:rsidRPr="00DF2171" w:rsidRDefault="0035633F" w:rsidP="00731062">
      <w:pPr>
        <w:autoSpaceDE w:val="0"/>
        <w:autoSpaceDN w:val="0"/>
        <w:adjustRightInd w:val="0"/>
        <w:jc w:val="both"/>
        <w:rPr>
          <w:color w:val="000000"/>
        </w:rPr>
      </w:pPr>
      <w:r w:rsidRPr="00DF2171">
        <w:rPr>
          <w:color w:val="000000"/>
        </w:rPr>
        <w:t>г) этнические</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21. Если человек при общении ориентируется только на права и обязанности, которые ему диктует его социальное положение, и игнорирует свои личностные особенности, то мы имеем дело с … общением. </w:t>
      </w:r>
    </w:p>
    <w:p w:rsidR="0035633F" w:rsidRPr="00DF2171" w:rsidRDefault="0035633F" w:rsidP="00731062">
      <w:pPr>
        <w:autoSpaceDE w:val="0"/>
        <w:autoSpaceDN w:val="0"/>
        <w:adjustRightInd w:val="0"/>
        <w:jc w:val="both"/>
        <w:rPr>
          <w:color w:val="000000"/>
        </w:rPr>
      </w:pPr>
      <w:r w:rsidRPr="00DF2171">
        <w:rPr>
          <w:color w:val="000000"/>
        </w:rPr>
        <w:t xml:space="preserve">a) личностным </w:t>
      </w:r>
    </w:p>
    <w:p w:rsidR="0035633F" w:rsidRPr="00DF2171" w:rsidRDefault="0035633F" w:rsidP="00731062">
      <w:pPr>
        <w:autoSpaceDE w:val="0"/>
        <w:autoSpaceDN w:val="0"/>
        <w:adjustRightInd w:val="0"/>
        <w:jc w:val="both"/>
        <w:rPr>
          <w:color w:val="000000"/>
        </w:rPr>
      </w:pPr>
      <w:r w:rsidRPr="00DF2171">
        <w:rPr>
          <w:color w:val="000000"/>
        </w:rPr>
        <w:t xml:space="preserve">b) деловым </w:t>
      </w:r>
    </w:p>
    <w:p w:rsidR="0035633F" w:rsidRPr="00DF2171" w:rsidRDefault="0035633F" w:rsidP="00731062">
      <w:pPr>
        <w:autoSpaceDE w:val="0"/>
        <w:autoSpaceDN w:val="0"/>
        <w:adjustRightInd w:val="0"/>
        <w:jc w:val="both"/>
        <w:rPr>
          <w:bCs/>
          <w:color w:val="000000"/>
        </w:rPr>
      </w:pPr>
      <w:r w:rsidRPr="00DF2171">
        <w:rPr>
          <w:color w:val="000000"/>
        </w:rPr>
        <w:t xml:space="preserve">c) </w:t>
      </w:r>
      <w:r w:rsidRPr="00DF2171">
        <w:rPr>
          <w:bCs/>
          <w:color w:val="000000"/>
        </w:rPr>
        <w:t xml:space="preserve">ролевым </w:t>
      </w:r>
    </w:p>
    <w:p w:rsidR="0035633F" w:rsidRPr="00DF2171" w:rsidRDefault="0035633F" w:rsidP="00731062">
      <w:pPr>
        <w:autoSpaceDE w:val="0"/>
        <w:autoSpaceDN w:val="0"/>
        <w:adjustRightInd w:val="0"/>
        <w:jc w:val="both"/>
        <w:rPr>
          <w:bCs/>
          <w:color w:val="000000"/>
        </w:rPr>
      </w:pPr>
      <w:r w:rsidRPr="00DF2171">
        <w:rPr>
          <w:bCs/>
          <w:color w:val="000000"/>
        </w:rPr>
        <w:t>г) бюрократическим</w:t>
      </w:r>
    </w:p>
    <w:p w:rsidR="0035633F" w:rsidRPr="00DF2171" w:rsidRDefault="0035633F" w:rsidP="00731062">
      <w:pPr>
        <w:autoSpaceDE w:val="0"/>
        <w:autoSpaceDN w:val="0"/>
        <w:adjustRightInd w:val="0"/>
        <w:jc w:val="both"/>
        <w:rPr>
          <w:bCs/>
          <w:color w:val="000000"/>
        </w:rPr>
      </w:pPr>
    </w:p>
    <w:p w:rsidR="0035633F" w:rsidRPr="00DF2171" w:rsidRDefault="0035633F" w:rsidP="00731062">
      <w:pPr>
        <w:autoSpaceDE w:val="0"/>
        <w:autoSpaceDN w:val="0"/>
        <w:adjustRightInd w:val="0"/>
        <w:jc w:val="both"/>
        <w:rPr>
          <w:color w:val="000000"/>
        </w:rPr>
      </w:pPr>
      <w:r w:rsidRPr="00DF2171">
        <w:rPr>
          <w:bCs/>
          <w:color w:val="000000"/>
        </w:rPr>
        <w:t>22. Существенный признак внушения</w:t>
      </w:r>
      <w:r w:rsidRPr="00DF2171">
        <w:rPr>
          <w:color w:val="000000"/>
        </w:rPr>
        <w:t xml:space="preserve">: </w:t>
      </w:r>
    </w:p>
    <w:p w:rsidR="0035633F" w:rsidRPr="00DF2171" w:rsidRDefault="0035633F" w:rsidP="00731062">
      <w:pPr>
        <w:autoSpaceDE w:val="0"/>
        <w:autoSpaceDN w:val="0"/>
        <w:adjustRightInd w:val="0"/>
        <w:jc w:val="both"/>
        <w:rPr>
          <w:color w:val="000000"/>
        </w:rPr>
      </w:pPr>
      <w:r w:rsidRPr="00DF2171">
        <w:rPr>
          <w:color w:val="000000"/>
        </w:rPr>
        <w:t xml:space="preserve">a) </w:t>
      </w:r>
      <w:r w:rsidRPr="00DF2171">
        <w:rPr>
          <w:bCs/>
          <w:color w:val="000000"/>
        </w:rPr>
        <w:t xml:space="preserve">некритическое восприятие информации </w:t>
      </w:r>
    </w:p>
    <w:p w:rsidR="0035633F" w:rsidRPr="00DF2171" w:rsidRDefault="0035633F" w:rsidP="00731062">
      <w:pPr>
        <w:autoSpaceDE w:val="0"/>
        <w:autoSpaceDN w:val="0"/>
        <w:adjustRightInd w:val="0"/>
        <w:jc w:val="both"/>
        <w:rPr>
          <w:color w:val="000000"/>
        </w:rPr>
      </w:pPr>
      <w:r w:rsidRPr="00DF2171">
        <w:rPr>
          <w:color w:val="000000"/>
        </w:rPr>
        <w:t>б) недовериe</w:t>
      </w:r>
    </w:p>
    <w:p w:rsidR="0035633F" w:rsidRPr="00DF2171" w:rsidRDefault="0035633F" w:rsidP="00731062">
      <w:pPr>
        <w:autoSpaceDE w:val="0"/>
        <w:autoSpaceDN w:val="0"/>
        <w:adjustRightInd w:val="0"/>
        <w:jc w:val="both"/>
        <w:rPr>
          <w:color w:val="000000"/>
        </w:rPr>
      </w:pPr>
      <w:r w:rsidRPr="00DF2171">
        <w:rPr>
          <w:color w:val="000000"/>
        </w:rPr>
        <w:t xml:space="preserve">в) критичность </w:t>
      </w:r>
    </w:p>
    <w:p w:rsidR="0035633F" w:rsidRPr="00DF2171" w:rsidRDefault="0035633F" w:rsidP="00731062">
      <w:pPr>
        <w:autoSpaceDE w:val="0"/>
        <w:autoSpaceDN w:val="0"/>
        <w:adjustRightInd w:val="0"/>
        <w:jc w:val="both"/>
        <w:rPr>
          <w:color w:val="000000"/>
        </w:rPr>
      </w:pPr>
      <w:r w:rsidRPr="00DF2171">
        <w:rPr>
          <w:color w:val="000000"/>
        </w:rPr>
        <w:t>г) осмысленность</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23. Осознанное внешнее согласие с группой при внутреннем расхождении с ее позицией – это … </w:t>
      </w:r>
    </w:p>
    <w:p w:rsidR="0035633F" w:rsidRPr="00DF2171" w:rsidRDefault="0035633F" w:rsidP="00731062">
      <w:pPr>
        <w:autoSpaceDE w:val="0"/>
        <w:autoSpaceDN w:val="0"/>
        <w:adjustRightInd w:val="0"/>
        <w:jc w:val="both"/>
        <w:rPr>
          <w:color w:val="000000"/>
        </w:rPr>
      </w:pPr>
      <w:r w:rsidRPr="00DF2171">
        <w:rPr>
          <w:color w:val="000000"/>
        </w:rPr>
        <w:t xml:space="preserve">a) психическое заражение </w:t>
      </w:r>
    </w:p>
    <w:p w:rsidR="0035633F" w:rsidRPr="00DF2171" w:rsidRDefault="0035633F" w:rsidP="00731062">
      <w:pPr>
        <w:autoSpaceDE w:val="0"/>
        <w:autoSpaceDN w:val="0"/>
        <w:adjustRightInd w:val="0"/>
        <w:jc w:val="both"/>
        <w:rPr>
          <w:color w:val="000000"/>
        </w:rPr>
      </w:pPr>
      <w:r w:rsidRPr="00DF2171">
        <w:rPr>
          <w:color w:val="000000"/>
        </w:rPr>
        <w:t xml:space="preserve">б) </w:t>
      </w:r>
      <w:r w:rsidRPr="00DF2171">
        <w:rPr>
          <w:bCs/>
          <w:color w:val="000000"/>
        </w:rPr>
        <w:t>конформность</w:t>
      </w:r>
    </w:p>
    <w:p w:rsidR="0035633F" w:rsidRPr="00DF2171" w:rsidRDefault="0035633F" w:rsidP="00731062">
      <w:pPr>
        <w:autoSpaceDE w:val="0"/>
        <w:autoSpaceDN w:val="0"/>
        <w:adjustRightInd w:val="0"/>
        <w:jc w:val="both"/>
        <w:rPr>
          <w:color w:val="000000"/>
        </w:rPr>
      </w:pPr>
      <w:r w:rsidRPr="00DF2171">
        <w:rPr>
          <w:color w:val="000000"/>
        </w:rPr>
        <w:t xml:space="preserve">в) убеждение </w:t>
      </w:r>
    </w:p>
    <w:p w:rsidR="0035633F" w:rsidRPr="00DF2171" w:rsidRDefault="0035633F" w:rsidP="00731062">
      <w:pPr>
        <w:autoSpaceDE w:val="0"/>
        <w:autoSpaceDN w:val="0"/>
        <w:adjustRightInd w:val="0"/>
        <w:jc w:val="both"/>
        <w:rPr>
          <w:color w:val="000000"/>
        </w:rPr>
      </w:pPr>
      <w:r w:rsidRPr="00DF2171">
        <w:rPr>
          <w:color w:val="000000"/>
        </w:rPr>
        <w:t xml:space="preserve">г) подражание </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24. Передача эмоционального состояния человеку или группе помимо собственно смыслового воздействия – это … </w:t>
      </w:r>
    </w:p>
    <w:p w:rsidR="0035633F" w:rsidRPr="00DF2171" w:rsidRDefault="0035633F" w:rsidP="00731062">
      <w:pPr>
        <w:autoSpaceDE w:val="0"/>
        <w:autoSpaceDN w:val="0"/>
        <w:adjustRightInd w:val="0"/>
        <w:jc w:val="both"/>
        <w:rPr>
          <w:color w:val="000000"/>
        </w:rPr>
      </w:pPr>
      <w:r w:rsidRPr="00DF2171">
        <w:rPr>
          <w:color w:val="000000"/>
        </w:rPr>
        <w:t xml:space="preserve">a) убеждение </w:t>
      </w:r>
    </w:p>
    <w:p w:rsidR="0035633F" w:rsidRPr="00DF2171" w:rsidRDefault="0035633F" w:rsidP="00731062">
      <w:pPr>
        <w:autoSpaceDE w:val="0"/>
        <w:autoSpaceDN w:val="0"/>
        <w:adjustRightInd w:val="0"/>
        <w:jc w:val="both"/>
        <w:rPr>
          <w:color w:val="000000"/>
        </w:rPr>
      </w:pPr>
      <w:r w:rsidRPr="00DF2171">
        <w:rPr>
          <w:color w:val="000000"/>
        </w:rPr>
        <w:t xml:space="preserve">б) </w:t>
      </w:r>
      <w:r w:rsidRPr="00DF2171">
        <w:rPr>
          <w:bCs/>
          <w:color w:val="000000"/>
        </w:rPr>
        <w:t xml:space="preserve">психическое заражение </w:t>
      </w:r>
    </w:p>
    <w:p w:rsidR="0035633F" w:rsidRPr="00DF2171" w:rsidRDefault="0035633F" w:rsidP="00731062">
      <w:pPr>
        <w:autoSpaceDE w:val="0"/>
        <w:autoSpaceDN w:val="0"/>
        <w:adjustRightInd w:val="0"/>
        <w:jc w:val="both"/>
        <w:rPr>
          <w:color w:val="000000"/>
        </w:rPr>
      </w:pPr>
      <w:r w:rsidRPr="00DF2171">
        <w:rPr>
          <w:color w:val="000000"/>
        </w:rPr>
        <w:t>в) эмпатия</w:t>
      </w:r>
    </w:p>
    <w:p w:rsidR="0035633F" w:rsidRPr="00DF2171" w:rsidRDefault="0035633F" w:rsidP="00731062">
      <w:pPr>
        <w:autoSpaceDE w:val="0"/>
        <w:autoSpaceDN w:val="0"/>
        <w:adjustRightInd w:val="0"/>
        <w:jc w:val="both"/>
        <w:rPr>
          <w:color w:val="000000"/>
        </w:rPr>
      </w:pPr>
      <w:r w:rsidRPr="00DF2171">
        <w:rPr>
          <w:color w:val="000000"/>
        </w:rPr>
        <w:t xml:space="preserve">г) перенос </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25. Преодоление всех без исключения барьеров общения – это соблюдение следующих условий</w:t>
      </w:r>
      <w:r w:rsidRPr="00DF2171">
        <w:rPr>
          <w:color w:val="000000"/>
        </w:rPr>
        <w:t xml:space="preserve">: </w:t>
      </w:r>
    </w:p>
    <w:p w:rsidR="0035633F" w:rsidRPr="00DF2171" w:rsidRDefault="0035633F" w:rsidP="00731062">
      <w:pPr>
        <w:autoSpaceDE w:val="0"/>
        <w:autoSpaceDN w:val="0"/>
        <w:adjustRightInd w:val="0"/>
        <w:jc w:val="both"/>
        <w:rPr>
          <w:color w:val="000000"/>
        </w:rPr>
      </w:pPr>
      <w:r w:rsidRPr="00DF2171">
        <w:rPr>
          <w:color w:val="000000"/>
        </w:rPr>
        <w:t xml:space="preserve">a) понимание целей партнера </w:t>
      </w:r>
    </w:p>
    <w:p w:rsidR="0035633F" w:rsidRPr="00DF2171" w:rsidRDefault="0035633F"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перечисленные условия необходимы для преодоления барьеров общения </w:t>
      </w:r>
    </w:p>
    <w:p w:rsidR="0035633F" w:rsidRPr="00DF2171" w:rsidRDefault="0035633F" w:rsidP="00731062">
      <w:pPr>
        <w:autoSpaceDE w:val="0"/>
        <w:autoSpaceDN w:val="0"/>
        <w:adjustRightInd w:val="0"/>
        <w:jc w:val="both"/>
        <w:rPr>
          <w:color w:val="000000"/>
        </w:rPr>
      </w:pPr>
      <w:r w:rsidRPr="00DF2171">
        <w:rPr>
          <w:color w:val="000000"/>
        </w:rPr>
        <w:t xml:space="preserve">в) понимание партнера, адекватное представле-ние о его точке зрения </w:t>
      </w:r>
    </w:p>
    <w:p w:rsidR="0035633F" w:rsidRPr="00DF2171" w:rsidRDefault="0035633F" w:rsidP="00731062">
      <w:pPr>
        <w:autoSpaceDE w:val="0"/>
        <w:autoSpaceDN w:val="0"/>
        <w:adjustRightInd w:val="0"/>
        <w:jc w:val="both"/>
        <w:rPr>
          <w:color w:val="000000"/>
        </w:rPr>
      </w:pPr>
      <w:r w:rsidRPr="00DF2171">
        <w:rPr>
          <w:color w:val="000000"/>
        </w:rPr>
        <w:t xml:space="preserve">г) знание индивидуальных особенностей партнера </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26. Желание и умение выразить свою точку зрения и учесть позиции других – это … общение. </w:t>
      </w:r>
    </w:p>
    <w:p w:rsidR="0035633F" w:rsidRPr="00DF2171" w:rsidRDefault="0035633F" w:rsidP="00731062">
      <w:pPr>
        <w:autoSpaceDE w:val="0"/>
        <w:autoSpaceDN w:val="0"/>
        <w:adjustRightInd w:val="0"/>
        <w:jc w:val="both"/>
        <w:rPr>
          <w:color w:val="000000"/>
        </w:rPr>
      </w:pPr>
      <w:r w:rsidRPr="00DF2171">
        <w:rPr>
          <w:color w:val="000000"/>
        </w:rPr>
        <w:t xml:space="preserve">a) примитивное </w:t>
      </w:r>
    </w:p>
    <w:p w:rsidR="0035633F" w:rsidRPr="00DF2171" w:rsidRDefault="0035633F" w:rsidP="00731062">
      <w:pPr>
        <w:autoSpaceDE w:val="0"/>
        <w:autoSpaceDN w:val="0"/>
        <w:adjustRightInd w:val="0"/>
        <w:jc w:val="both"/>
        <w:rPr>
          <w:color w:val="000000"/>
        </w:rPr>
      </w:pPr>
      <w:r w:rsidRPr="00DF2171">
        <w:rPr>
          <w:color w:val="000000"/>
        </w:rPr>
        <w:t xml:space="preserve">б) закрытое </w:t>
      </w:r>
    </w:p>
    <w:p w:rsidR="0035633F" w:rsidRPr="00DF2171" w:rsidRDefault="0035633F" w:rsidP="00731062">
      <w:pPr>
        <w:autoSpaceDE w:val="0"/>
        <w:autoSpaceDN w:val="0"/>
        <w:adjustRightInd w:val="0"/>
        <w:jc w:val="both"/>
        <w:rPr>
          <w:color w:val="000000"/>
        </w:rPr>
      </w:pPr>
      <w:r w:rsidRPr="00DF2171">
        <w:rPr>
          <w:color w:val="000000"/>
        </w:rPr>
        <w:t xml:space="preserve">в) ролевое </w:t>
      </w:r>
    </w:p>
    <w:p w:rsidR="0035633F" w:rsidRPr="00DF2171" w:rsidRDefault="0035633F" w:rsidP="00731062">
      <w:pPr>
        <w:autoSpaceDE w:val="0"/>
        <w:autoSpaceDN w:val="0"/>
        <w:adjustRightInd w:val="0"/>
        <w:jc w:val="both"/>
        <w:rPr>
          <w:bCs/>
          <w:color w:val="000000"/>
        </w:rPr>
      </w:pPr>
      <w:r w:rsidRPr="00DF2171">
        <w:rPr>
          <w:bCs/>
          <w:color w:val="000000"/>
        </w:rPr>
        <w:t xml:space="preserve">г) открытое </w:t>
      </w:r>
    </w:p>
    <w:p w:rsidR="0035633F" w:rsidRPr="00DF2171" w:rsidRDefault="0035633F" w:rsidP="00731062">
      <w:pPr>
        <w:autoSpaceDE w:val="0"/>
        <w:autoSpaceDN w:val="0"/>
        <w:adjustRightInd w:val="0"/>
        <w:jc w:val="both"/>
        <w:rPr>
          <w:bCs/>
          <w:color w:val="000000"/>
        </w:rPr>
      </w:pPr>
    </w:p>
    <w:p w:rsidR="0035633F" w:rsidRPr="00DF2171" w:rsidRDefault="0035633F" w:rsidP="00731062">
      <w:pPr>
        <w:autoSpaceDE w:val="0"/>
        <w:autoSpaceDN w:val="0"/>
        <w:adjustRightInd w:val="0"/>
        <w:jc w:val="both"/>
        <w:rPr>
          <w:color w:val="000000"/>
        </w:rPr>
      </w:pPr>
      <w:r w:rsidRPr="00DF2171">
        <w:rPr>
          <w:bCs/>
          <w:color w:val="000000"/>
        </w:rPr>
        <w:t>27. Основные механизмы познания другого человека</w:t>
      </w:r>
      <w:r w:rsidRPr="00DF2171">
        <w:rPr>
          <w:color w:val="000000"/>
        </w:rPr>
        <w:t xml:space="preserve">: </w:t>
      </w:r>
    </w:p>
    <w:p w:rsidR="0035633F" w:rsidRPr="00DF2171" w:rsidRDefault="0035633F" w:rsidP="00731062">
      <w:pPr>
        <w:autoSpaceDE w:val="0"/>
        <w:autoSpaceDN w:val="0"/>
        <w:adjustRightInd w:val="0"/>
        <w:jc w:val="both"/>
        <w:rPr>
          <w:color w:val="000000"/>
        </w:rPr>
      </w:pPr>
      <w:r w:rsidRPr="00DF2171">
        <w:rPr>
          <w:color w:val="000000"/>
        </w:rPr>
        <w:t>a) эмпатия</w:t>
      </w:r>
    </w:p>
    <w:p w:rsidR="0035633F" w:rsidRPr="00DF2171" w:rsidRDefault="0035633F" w:rsidP="00731062">
      <w:pPr>
        <w:autoSpaceDE w:val="0"/>
        <w:autoSpaceDN w:val="0"/>
        <w:adjustRightInd w:val="0"/>
        <w:jc w:val="both"/>
        <w:rPr>
          <w:color w:val="000000"/>
        </w:rPr>
      </w:pPr>
      <w:r w:rsidRPr="00DF2171">
        <w:rPr>
          <w:bCs/>
          <w:color w:val="000000"/>
        </w:rPr>
        <w:t xml:space="preserve">б) все ответы верны </w:t>
      </w:r>
    </w:p>
    <w:p w:rsidR="0035633F" w:rsidRPr="00DF2171" w:rsidRDefault="0035633F" w:rsidP="00731062">
      <w:pPr>
        <w:autoSpaceDE w:val="0"/>
        <w:autoSpaceDN w:val="0"/>
        <w:adjustRightInd w:val="0"/>
        <w:jc w:val="both"/>
        <w:rPr>
          <w:color w:val="000000"/>
        </w:rPr>
      </w:pPr>
      <w:r w:rsidRPr="00DF2171">
        <w:rPr>
          <w:color w:val="000000"/>
        </w:rPr>
        <w:t xml:space="preserve">в) рефлексия </w:t>
      </w:r>
    </w:p>
    <w:p w:rsidR="0035633F" w:rsidRPr="00DF2171" w:rsidRDefault="0035633F" w:rsidP="00731062">
      <w:pPr>
        <w:autoSpaceDE w:val="0"/>
        <w:autoSpaceDN w:val="0"/>
        <w:adjustRightInd w:val="0"/>
        <w:jc w:val="both"/>
        <w:rPr>
          <w:color w:val="000000"/>
        </w:rPr>
      </w:pPr>
      <w:r w:rsidRPr="00DF2171">
        <w:rPr>
          <w:color w:val="000000"/>
        </w:rPr>
        <w:t xml:space="preserve">г) идентификация </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28. Нормативно одобряемый образец поведения, ожидаемый окружающими от каждого, кто занимает данную социальную позицию (по должности, возрастным и половым характеристикам и т.д.) </w:t>
      </w:r>
    </w:p>
    <w:p w:rsidR="0035633F" w:rsidRPr="00DF2171" w:rsidRDefault="0035633F" w:rsidP="00731062">
      <w:pPr>
        <w:autoSpaceDE w:val="0"/>
        <w:autoSpaceDN w:val="0"/>
        <w:adjustRightInd w:val="0"/>
        <w:jc w:val="both"/>
        <w:rPr>
          <w:color w:val="000000"/>
        </w:rPr>
      </w:pPr>
      <w:r w:rsidRPr="00DF2171">
        <w:rPr>
          <w:color w:val="000000"/>
        </w:rPr>
        <w:t xml:space="preserve">a) трансакция </w:t>
      </w:r>
    </w:p>
    <w:p w:rsidR="0035633F" w:rsidRPr="00DF2171" w:rsidRDefault="0035633F" w:rsidP="00731062">
      <w:pPr>
        <w:autoSpaceDE w:val="0"/>
        <w:autoSpaceDN w:val="0"/>
        <w:adjustRightInd w:val="0"/>
        <w:jc w:val="both"/>
        <w:rPr>
          <w:color w:val="000000"/>
        </w:rPr>
      </w:pPr>
      <w:r w:rsidRPr="00DF2171">
        <w:rPr>
          <w:color w:val="000000"/>
        </w:rPr>
        <w:t xml:space="preserve">б) ролевые ожидания </w:t>
      </w:r>
    </w:p>
    <w:p w:rsidR="0035633F" w:rsidRPr="00DF2171" w:rsidRDefault="0035633F" w:rsidP="00731062">
      <w:pPr>
        <w:autoSpaceDE w:val="0"/>
        <w:autoSpaceDN w:val="0"/>
        <w:adjustRightInd w:val="0"/>
        <w:jc w:val="both"/>
        <w:rPr>
          <w:color w:val="000000"/>
        </w:rPr>
      </w:pPr>
      <w:r w:rsidRPr="00DF2171">
        <w:rPr>
          <w:bCs/>
          <w:color w:val="000000"/>
        </w:rPr>
        <w:t xml:space="preserve">в) социальная роль </w:t>
      </w:r>
    </w:p>
    <w:p w:rsidR="0035633F" w:rsidRDefault="0035633F" w:rsidP="00731062">
      <w:pPr>
        <w:autoSpaceDE w:val="0"/>
        <w:autoSpaceDN w:val="0"/>
        <w:adjustRightInd w:val="0"/>
        <w:jc w:val="both"/>
        <w:rPr>
          <w:color w:val="000000"/>
        </w:rPr>
      </w:pPr>
      <w:r w:rsidRPr="00DF2171">
        <w:rPr>
          <w:color w:val="000000"/>
        </w:rPr>
        <w:t xml:space="preserve">г) психологический контакт </w:t>
      </w:r>
    </w:p>
    <w:p w:rsidR="0035633F" w:rsidRDefault="0035633F" w:rsidP="00731062">
      <w:pPr>
        <w:autoSpaceDE w:val="0"/>
        <w:autoSpaceDN w:val="0"/>
        <w:adjustRightInd w:val="0"/>
        <w:jc w:val="both"/>
        <w:rPr>
          <w:color w:val="000000"/>
        </w:rPr>
      </w:pPr>
    </w:p>
    <w:p w:rsidR="0035633F" w:rsidRDefault="0035633F" w:rsidP="00731062">
      <w:pPr>
        <w:autoSpaceDE w:val="0"/>
        <w:autoSpaceDN w:val="0"/>
        <w:adjustRightInd w:val="0"/>
        <w:jc w:val="both"/>
        <w:rPr>
          <w:color w:val="000000"/>
        </w:rPr>
      </w:pPr>
      <w:r>
        <w:rPr>
          <w:color w:val="000000"/>
        </w:rPr>
        <w:t>29. Тренинги сензитивности вырабатывают у человека в первую очередь:</w:t>
      </w:r>
    </w:p>
    <w:p w:rsidR="0035633F" w:rsidRDefault="0035633F" w:rsidP="00731062">
      <w:pPr>
        <w:autoSpaceDE w:val="0"/>
        <w:autoSpaceDN w:val="0"/>
        <w:adjustRightInd w:val="0"/>
        <w:jc w:val="both"/>
        <w:rPr>
          <w:color w:val="000000"/>
        </w:rPr>
      </w:pPr>
      <w:r>
        <w:rPr>
          <w:color w:val="000000"/>
        </w:rPr>
        <w:t>а) креативность</w:t>
      </w:r>
    </w:p>
    <w:p w:rsidR="0035633F" w:rsidRDefault="0035633F" w:rsidP="00731062">
      <w:pPr>
        <w:autoSpaceDE w:val="0"/>
        <w:autoSpaceDN w:val="0"/>
        <w:adjustRightInd w:val="0"/>
        <w:jc w:val="both"/>
        <w:rPr>
          <w:color w:val="000000"/>
        </w:rPr>
      </w:pPr>
      <w:r>
        <w:rPr>
          <w:color w:val="000000"/>
        </w:rPr>
        <w:t>б) уверенность</w:t>
      </w:r>
    </w:p>
    <w:p w:rsidR="0035633F" w:rsidRDefault="0035633F" w:rsidP="00731062">
      <w:pPr>
        <w:autoSpaceDE w:val="0"/>
        <w:autoSpaceDN w:val="0"/>
        <w:adjustRightInd w:val="0"/>
        <w:jc w:val="both"/>
        <w:rPr>
          <w:color w:val="000000"/>
        </w:rPr>
      </w:pPr>
      <w:r>
        <w:rPr>
          <w:color w:val="000000"/>
        </w:rPr>
        <w:t>в) чувствительность</w:t>
      </w:r>
    </w:p>
    <w:p w:rsidR="0035633F" w:rsidRDefault="0035633F" w:rsidP="00731062">
      <w:pPr>
        <w:autoSpaceDE w:val="0"/>
        <w:autoSpaceDN w:val="0"/>
        <w:adjustRightInd w:val="0"/>
        <w:jc w:val="both"/>
        <w:rPr>
          <w:color w:val="000000"/>
        </w:rPr>
      </w:pPr>
      <w:r>
        <w:rPr>
          <w:color w:val="000000"/>
        </w:rPr>
        <w:t>г) все ответы неверны</w:t>
      </w:r>
    </w:p>
    <w:p w:rsidR="0035633F" w:rsidRDefault="0035633F" w:rsidP="00731062">
      <w:pPr>
        <w:autoSpaceDE w:val="0"/>
        <w:autoSpaceDN w:val="0"/>
        <w:adjustRightInd w:val="0"/>
        <w:jc w:val="both"/>
        <w:rPr>
          <w:color w:val="000000"/>
        </w:rPr>
      </w:pPr>
    </w:p>
    <w:p w:rsidR="0035633F" w:rsidRDefault="0035633F" w:rsidP="00731062">
      <w:pPr>
        <w:autoSpaceDE w:val="0"/>
        <w:autoSpaceDN w:val="0"/>
        <w:adjustRightInd w:val="0"/>
        <w:jc w:val="both"/>
        <w:rPr>
          <w:color w:val="000000"/>
        </w:rPr>
      </w:pPr>
      <w:r>
        <w:rPr>
          <w:color w:val="000000"/>
        </w:rPr>
        <w:t>30. Техника отзеркаливания процедурно идентична методу:</w:t>
      </w:r>
    </w:p>
    <w:p w:rsidR="0035633F" w:rsidRDefault="0035633F" w:rsidP="00731062">
      <w:pPr>
        <w:autoSpaceDE w:val="0"/>
        <w:autoSpaceDN w:val="0"/>
        <w:adjustRightInd w:val="0"/>
        <w:jc w:val="both"/>
        <w:rPr>
          <w:color w:val="000000"/>
        </w:rPr>
      </w:pPr>
      <w:r>
        <w:rPr>
          <w:color w:val="000000"/>
        </w:rPr>
        <w:t>а) отражения</w:t>
      </w:r>
    </w:p>
    <w:p w:rsidR="0035633F" w:rsidRDefault="0035633F" w:rsidP="00731062">
      <w:pPr>
        <w:autoSpaceDE w:val="0"/>
        <w:autoSpaceDN w:val="0"/>
        <w:adjustRightInd w:val="0"/>
        <w:jc w:val="both"/>
        <w:rPr>
          <w:color w:val="000000"/>
        </w:rPr>
      </w:pPr>
      <w:r>
        <w:rPr>
          <w:color w:val="000000"/>
        </w:rPr>
        <w:t>б) подстройки</w:t>
      </w:r>
    </w:p>
    <w:p w:rsidR="0035633F" w:rsidRDefault="0035633F" w:rsidP="00731062">
      <w:pPr>
        <w:autoSpaceDE w:val="0"/>
        <w:autoSpaceDN w:val="0"/>
        <w:adjustRightInd w:val="0"/>
        <w:jc w:val="both"/>
        <w:rPr>
          <w:color w:val="000000"/>
        </w:rPr>
      </w:pPr>
      <w:r>
        <w:rPr>
          <w:color w:val="000000"/>
        </w:rPr>
        <w:t>в) адаптации</w:t>
      </w:r>
    </w:p>
    <w:p w:rsidR="0035633F" w:rsidRDefault="0035633F" w:rsidP="00731062">
      <w:pPr>
        <w:autoSpaceDE w:val="0"/>
        <w:autoSpaceDN w:val="0"/>
        <w:adjustRightInd w:val="0"/>
        <w:jc w:val="both"/>
        <w:rPr>
          <w:color w:val="000000"/>
        </w:rPr>
      </w:pPr>
      <w:r>
        <w:rPr>
          <w:color w:val="000000"/>
        </w:rPr>
        <w:t>г) повторения</w:t>
      </w:r>
    </w:p>
    <w:p w:rsidR="0035633F" w:rsidRPr="00DF2171" w:rsidRDefault="0035633F" w:rsidP="00731062">
      <w:pPr>
        <w:autoSpaceDE w:val="0"/>
        <w:autoSpaceDN w:val="0"/>
        <w:adjustRightInd w:val="0"/>
        <w:jc w:val="both"/>
        <w:rPr>
          <w:color w:val="000000"/>
        </w:rPr>
      </w:pPr>
    </w:p>
    <w:p w:rsidR="0035633F" w:rsidRPr="007A420A" w:rsidRDefault="0035633F" w:rsidP="00C32ACE">
      <w:pPr>
        <w:rPr>
          <w:b/>
        </w:rPr>
      </w:pPr>
      <w:r w:rsidRPr="007A420A">
        <w:rPr>
          <w:b/>
        </w:rPr>
        <w:t xml:space="preserve">Примерный список вопросов </w:t>
      </w:r>
    </w:p>
    <w:p w:rsidR="0035633F" w:rsidRPr="007A420A" w:rsidRDefault="0035633F" w:rsidP="00C32ACE">
      <w:r w:rsidRPr="007A420A">
        <w:t xml:space="preserve">1. </w:t>
      </w:r>
      <w:r>
        <w:t xml:space="preserve">Понятие </w:t>
      </w:r>
      <w:r w:rsidRPr="007A420A">
        <w:t>тренинг</w:t>
      </w:r>
      <w:r>
        <w:t>а ДО</w:t>
      </w:r>
      <w:r w:rsidRPr="007A420A">
        <w:t>.</w:t>
      </w:r>
    </w:p>
    <w:p w:rsidR="0035633F" w:rsidRPr="007A420A" w:rsidRDefault="0035633F" w:rsidP="00C32ACE">
      <w:r w:rsidRPr="007A420A">
        <w:t>2. Функции психогимнастических упражнений и область их использования в тренинге</w:t>
      </w:r>
      <w:r>
        <w:t xml:space="preserve"> ДО</w:t>
      </w:r>
      <w:r w:rsidRPr="007A420A">
        <w:t>.</w:t>
      </w:r>
    </w:p>
    <w:p w:rsidR="0035633F" w:rsidRPr="007A420A" w:rsidRDefault="0035633F" w:rsidP="00C32ACE">
      <w:r w:rsidRPr="007A420A">
        <w:t>3. Основные этапы развития группы.</w:t>
      </w:r>
    </w:p>
    <w:p w:rsidR="0035633F" w:rsidRPr="007A420A" w:rsidRDefault="0035633F" w:rsidP="00C32ACE">
      <w:r w:rsidRPr="007A420A">
        <w:t>4. Классификация ролей в группе.</w:t>
      </w:r>
    </w:p>
    <w:p w:rsidR="0035633F" w:rsidRPr="007A420A" w:rsidRDefault="0035633F" w:rsidP="00C32ACE">
      <w:r w:rsidRPr="007A420A">
        <w:t>5. Правила отбора участников в группу тренинга.</w:t>
      </w:r>
    </w:p>
    <w:p w:rsidR="0035633F" w:rsidRPr="007A420A" w:rsidRDefault="0035633F" w:rsidP="00C32ACE">
      <w:r w:rsidRPr="007A420A">
        <w:t>6. Роль этических норм в деятельности ведущего группы.</w:t>
      </w:r>
    </w:p>
    <w:p w:rsidR="0035633F" w:rsidRPr="007A420A" w:rsidRDefault="0035633F" w:rsidP="00C32ACE">
      <w:r w:rsidRPr="007A420A">
        <w:t>7. Основные этические нормы, регулирующие деятельность тренера.</w:t>
      </w:r>
    </w:p>
    <w:p w:rsidR="0035633F" w:rsidRPr="007A420A" w:rsidRDefault="0035633F" w:rsidP="00C32ACE">
      <w:r w:rsidRPr="007A420A">
        <w:t>8. Правила использования видеозаписей в тренинге.</w:t>
      </w:r>
    </w:p>
    <w:p w:rsidR="0035633F" w:rsidRPr="007A420A" w:rsidRDefault="0035633F" w:rsidP="00C32ACE">
      <w:r w:rsidRPr="007A420A">
        <w:t>9. Ключевые роли тренера.</w:t>
      </w:r>
    </w:p>
    <w:p w:rsidR="0035633F" w:rsidRPr="007A420A" w:rsidRDefault="0035633F" w:rsidP="00C32ACE">
      <w:r w:rsidRPr="007A420A">
        <w:t>10. Стили руководства группой и их влияние на групповую динамику.</w:t>
      </w:r>
    </w:p>
    <w:p w:rsidR="0035633F" w:rsidRPr="007A420A" w:rsidRDefault="0035633F" w:rsidP="00C32ACE">
      <w:r w:rsidRPr="007A420A">
        <w:t>11. Требования к личности ведущего группы.</w:t>
      </w:r>
    </w:p>
    <w:p w:rsidR="0035633F" w:rsidRPr="007A420A" w:rsidRDefault="0035633F" w:rsidP="00C32ACE">
      <w:r w:rsidRPr="007A420A">
        <w:t>12. Содержание понятия «обратная связь». Правила использования обратной связи в группе.</w:t>
      </w:r>
    </w:p>
    <w:p w:rsidR="0035633F" w:rsidRPr="007A420A" w:rsidRDefault="0035633F" w:rsidP="00C32ACE">
      <w:r w:rsidRPr="007A420A">
        <w:t>13. Основные этапы организации групповой работы.</w:t>
      </w:r>
    </w:p>
    <w:p w:rsidR="0035633F" w:rsidRPr="007A420A" w:rsidRDefault="0035633F" w:rsidP="00C32ACE">
      <w:r w:rsidRPr="007A420A">
        <w:t>14.Основные этапы истории тренинг</w:t>
      </w:r>
      <w:r>
        <w:t>овой работы</w:t>
      </w:r>
      <w:r w:rsidRPr="007A420A">
        <w:t>.</w:t>
      </w:r>
    </w:p>
    <w:p w:rsidR="0035633F" w:rsidRPr="007A420A" w:rsidRDefault="0035633F" w:rsidP="00C32ACE">
      <w:r w:rsidRPr="007A420A">
        <w:t>15. Краткая характеристика важнейших направлений развития групповых методов.</w:t>
      </w:r>
    </w:p>
    <w:p w:rsidR="0035633F" w:rsidRPr="007A420A" w:rsidRDefault="0035633F" w:rsidP="00C32ACE">
      <w:r w:rsidRPr="007A420A">
        <w:t xml:space="preserve">16. Гуманистическое направление развития </w:t>
      </w:r>
      <w:r>
        <w:t>тренингов ДО.</w:t>
      </w:r>
    </w:p>
    <w:p w:rsidR="0035633F" w:rsidRPr="007A420A" w:rsidRDefault="0035633F" w:rsidP="00C32ACE">
      <w:r w:rsidRPr="007A420A">
        <w:t>17. Групповой процесс в гештальт-терапии.</w:t>
      </w:r>
    </w:p>
    <w:p w:rsidR="0035633F" w:rsidRPr="007A420A" w:rsidRDefault="0035633F" w:rsidP="00C32ACE">
      <w:r w:rsidRPr="007A420A">
        <w:t>18. Психодрама как метод групповой работы.</w:t>
      </w:r>
    </w:p>
    <w:p w:rsidR="0035633F" w:rsidRPr="007A420A" w:rsidRDefault="0035633F" w:rsidP="00C32ACE">
      <w:r w:rsidRPr="007A420A">
        <w:t>19. Особенности проведения бихевиорально-ориентированных групп.</w:t>
      </w:r>
    </w:p>
    <w:p w:rsidR="0035633F" w:rsidRPr="007A420A" w:rsidRDefault="0035633F" w:rsidP="00C32ACE">
      <w:r w:rsidRPr="007A420A">
        <w:t>20. Окно Джогарри как модель развития самопознания участников в группе тренинга.</w:t>
      </w:r>
    </w:p>
    <w:p w:rsidR="0035633F" w:rsidRPr="007A420A" w:rsidRDefault="0035633F" w:rsidP="00C32ACE">
      <w:r w:rsidRPr="007A420A">
        <w:t>21. Правила организации и проведения  групповой дискуссии.</w:t>
      </w:r>
    </w:p>
    <w:p w:rsidR="0035633F" w:rsidRPr="007A420A" w:rsidRDefault="0035633F" w:rsidP="00C32ACE">
      <w:r w:rsidRPr="007A420A">
        <w:t>22. Балинтовские группы. История их возникновения. Цель и задачи Балинтовских групп.</w:t>
      </w:r>
    </w:p>
    <w:p w:rsidR="0035633F" w:rsidRPr="007A420A" w:rsidRDefault="0035633F" w:rsidP="00C32ACE">
      <w:r w:rsidRPr="007A420A">
        <w:t>23. Домашняя работа как метод развития рефлексии участников тренинга.</w:t>
      </w:r>
    </w:p>
    <w:p w:rsidR="0035633F" w:rsidRPr="007A420A" w:rsidRDefault="0035633F" w:rsidP="00C32ACE">
      <w:r w:rsidRPr="007A420A">
        <w:t>24. Организация процедуры знакомства участников.</w:t>
      </w:r>
    </w:p>
    <w:p w:rsidR="0035633F" w:rsidRPr="007A420A" w:rsidRDefault="0035633F" w:rsidP="00C32ACE">
      <w:r w:rsidRPr="007A420A">
        <w:t>25. Организация завершения групповой работы.</w:t>
      </w:r>
    </w:p>
    <w:p w:rsidR="0035633F" w:rsidRPr="007A420A" w:rsidRDefault="0035633F" w:rsidP="00C32ACE">
      <w:r w:rsidRPr="007A420A">
        <w:t>26. Правила групповой работы.</w:t>
      </w:r>
    </w:p>
    <w:p w:rsidR="0035633F" w:rsidRPr="007A420A" w:rsidRDefault="0035633F" w:rsidP="00C32ACE">
      <w:r w:rsidRPr="007A420A">
        <w:t>27. Классификация основных типов групп.</w:t>
      </w:r>
    </w:p>
    <w:p w:rsidR="0035633F" w:rsidRPr="007A420A" w:rsidRDefault="0035633F" w:rsidP="00C32ACE">
      <w:r w:rsidRPr="007A420A">
        <w:t>28. Правила организации и проведения обучающих групп.</w:t>
      </w:r>
    </w:p>
    <w:p w:rsidR="0035633F" w:rsidRPr="007A420A" w:rsidRDefault="0035633F" w:rsidP="00C32ACE">
      <w:r w:rsidRPr="007A420A">
        <w:t>29. Правила организации и проведения рабочих групп.</w:t>
      </w:r>
    </w:p>
    <w:p w:rsidR="0035633F" w:rsidRPr="007A420A" w:rsidRDefault="0035633F" w:rsidP="00C32ACE">
      <w:r w:rsidRPr="007A420A">
        <w:t>30. Правила организации и проведения консультационных групп.</w:t>
      </w:r>
    </w:p>
    <w:p w:rsidR="0035633F" w:rsidRPr="007A420A" w:rsidRDefault="0035633F" w:rsidP="00C32ACE">
      <w:r w:rsidRPr="007A420A">
        <w:t>31. Правила организации и проведения психотерапевтических групп.</w:t>
      </w:r>
    </w:p>
    <w:p w:rsidR="0035633F" w:rsidRPr="007A420A" w:rsidRDefault="0035633F" w:rsidP="00C32ACE">
      <w:r w:rsidRPr="007A420A">
        <w:t>32. Соотношение понятий «содержание» и «процесс» в рамках тренинга</w:t>
      </w:r>
      <w:r>
        <w:t xml:space="preserve"> ДО</w:t>
      </w:r>
      <w:r w:rsidRPr="007A420A">
        <w:t>.</w:t>
      </w:r>
    </w:p>
    <w:p w:rsidR="0035633F" w:rsidRPr="007A420A" w:rsidRDefault="0035633F" w:rsidP="00C32ACE">
      <w:r w:rsidRPr="007A420A">
        <w:t>33. Активное слушание как метод ведения группы. Стадии активного слушания.</w:t>
      </w:r>
    </w:p>
    <w:p w:rsidR="0035633F" w:rsidRPr="007A420A" w:rsidRDefault="0035633F" w:rsidP="00C32ACE">
      <w:r w:rsidRPr="007A420A">
        <w:t>34. Обсуждение (шеринг) как метод ведения группы.</w:t>
      </w:r>
    </w:p>
    <w:p w:rsidR="0035633F" w:rsidRPr="007A420A" w:rsidRDefault="0035633F" w:rsidP="00C32ACE">
      <w:r w:rsidRPr="007A420A">
        <w:t>35. Сопереживание как метод ведения группы.</w:t>
      </w:r>
    </w:p>
    <w:p w:rsidR="0035633F" w:rsidRPr="007A420A" w:rsidRDefault="0035633F" w:rsidP="00C32ACE">
      <w:r w:rsidRPr="007A420A">
        <w:t>36. Использование вопросов в управлении групповым процессом. Типы вопросов.</w:t>
      </w:r>
    </w:p>
    <w:p w:rsidR="0035633F" w:rsidRPr="007A420A" w:rsidRDefault="0035633F" w:rsidP="00C32ACE">
      <w:r w:rsidRPr="007A420A">
        <w:t>37. Цели и задачи тренинга</w:t>
      </w:r>
      <w:r>
        <w:t xml:space="preserve"> ДО</w:t>
      </w:r>
      <w:r w:rsidRPr="007A420A">
        <w:t>.</w:t>
      </w:r>
    </w:p>
    <w:p w:rsidR="0035633F" w:rsidRPr="007A420A" w:rsidRDefault="0035633F" w:rsidP="00C32ACE">
      <w:r w:rsidRPr="007A420A">
        <w:t xml:space="preserve">38. Основные модели </w:t>
      </w:r>
      <w:r>
        <w:t>тренинга ДО</w:t>
      </w:r>
      <w:r w:rsidRPr="007A420A">
        <w:t>.</w:t>
      </w:r>
    </w:p>
    <w:p w:rsidR="0035633F" w:rsidRPr="007A420A" w:rsidRDefault="0035633F" w:rsidP="00C32ACE">
      <w:r w:rsidRPr="007A420A">
        <w:t>39. Ролевые игры как важнейший тренинговый метод.</w:t>
      </w:r>
    </w:p>
    <w:p w:rsidR="0035633F" w:rsidRPr="007A420A" w:rsidRDefault="0035633F" w:rsidP="00C32ACE">
      <w:r w:rsidRPr="007A420A">
        <w:t>40. Основные правила разработки сценария тренинга.</w:t>
      </w:r>
    </w:p>
    <w:p w:rsidR="0035633F" w:rsidRPr="007A420A" w:rsidRDefault="0035633F" w:rsidP="00C32ACE">
      <w:r w:rsidRPr="007A420A">
        <w:t>41. Специфика работы тренера на различных стадиях группового процесса.</w:t>
      </w:r>
    </w:p>
    <w:p w:rsidR="0035633F" w:rsidRPr="007A420A" w:rsidRDefault="0035633F" w:rsidP="00C32ACE">
      <w:r w:rsidRPr="007A420A">
        <w:t>42. Принципы отбора участников в группу тренинга</w:t>
      </w:r>
      <w:r>
        <w:t xml:space="preserve"> ДО</w:t>
      </w:r>
      <w:r w:rsidRPr="007A420A">
        <w:t>.</w:t>
      </w:r>
    </w:p>
    <w:p w:rsidR="0035633F" w:rsidRPr="00072222" w:rsidRDefault="0035633F" w:rsidP="00C32ACE">
      <w:pPr>
        <w:shd w:val="clear" w:color="auto" w:fill="FFFFFF"/>
        <w:tabs>
          <w:tab w:val="left" w:pos="993"/>
        </w:tabs>
        <w:ind w:right="22"/>
        <w:jc w:val="both"/>
      </w:pPr>
      <w:r w:rsidRPr="007A420A">
        <w:t>43. Техники управления конфликтными ситуациями в группе.</w:t>
      </w:r>
    </w:p>
    <w:p w:rsidR="0035633F" w:rsidRDefault="0035633F" w:rsidP="000B6283">
      <w:pPr>
        <w:autoSpaceDE w:val="0"/>
        <w:autoSpaceDN w:val="0"/>
        <w:adjustRightInd w:val="0"/>
        <w:jc w:val="both"/>
        <w:rPr>
          <w:u w:val="single"/>
        </w:rPr>
      </w:pPr>
    </w:p>
    <w:p w:rsidR="0035633F" w:rsidRPr="00DC11F5" w:rsidRDefault="0035633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5633F" w:rsidRDefault="0035633F" w:rsidP="0008548E">
      <w:pPr>
        <w:jc w:val="both"/>
        <w:rPr>
          <w:i/>
        </w:rPr>
      </w:pPr>
    </w:p>
    <w:p w:rsidR="0035633F" w:rsidRPr="007A420A" w:rsidRDefault="0035633F" w:rsidP="007A33BB">
      <w:pPr>
        <w:ind w:firstLine="709"/>
        <w:jc w:val="both"/>
        <w:rPr>
          <w:i/>
        </w:rPr>
      </w:pPr>
      <w:r w:rsidRPr="007A420A">
        <w:rPr>
          <w:i/>
        </w:rPr>
        <w:t>Решение ситуационных  задач</w:t>
      </w:r>
    </w:p>
    <w:p w:rsidR="0035633F" w:rsidRPr="007A420A" w:rsidRDefault="0035633F" w:rsidP="007A33BB">
      <w:pPr>
        <w:ind w:firstLine="709"/>
        <w:jc w:val="both"/>
        <w:rPr>
          <w:i/>
        </w:rPr>
      </w:pPr>
    </w:p>
    <w:p w:rsidR="0035633F" w:rsidRPr="007A420A" w:rsidRDefault="0035633F" w:rsidP="007A33BB">
      <w:r w:rsidRPr="007A420A">
        <w:t>1. Выбрать любую форму коммуникативного поведения человека (например, игровую) и подобрать под нее как можно больше тренинговых заданий.</w:t>
      </w:r>
    </w:p>
    <w:p w:rsidR="0035633F" w:rsidRPr="007A420A" w:rsidRDefault="0035633F" w:rsidP="007A33BB"/>
    <w:p w:rsidR="0035633F" w:rsidRPr="007A420A" w:rsidRDefault="0035633F" w:rsidP="007A33BB">
      <w:pPr>
        <w:jc w:val="both"/>
      </w:pPr>
      <w:r w:rsidRPr="007A420A">
        <w:t>2. Выбрать любое коммуникативное упражнение и соотнести их с разными способами и формами коммуникативного поведения человека.</w:t>
      </w:r>
    </w:p>
    <w:p w:rsidR="0035633F" w:rsidRPr="007A420A" w:rsidRDefault="0035633F" w:rsidP="007A33BB">
      <w:pPr>
        <w:jc w:val="both"/>
      </w:pPr>
      <w:r w:rsidRPr="007A420A">
        <w:rPr>
          <w:i/>
        </w:rPr>
        <w:tab/>
      </w:r>
      <w:r w:rsidRPr="007A420A">
        <w:t>На основе решения ситуационных задач провести активное обсуждение в группе на тему «Влияние тренинга на общение»</w:t>
      </w:r>
    </w:p>
    <w:p w:rsidR="0035633F" w:rsidRPr="007A420A" w:rsidRDefault="0035633F" w:rsidP="007A33BB">
      <w:pPr>
        <w:pStyle w:val="Style14"/>
        <w:widowControl/>
        <w:spacing w:line="240" w:lineRule="auto"/>
      </w:pPr>
    </w:p>
    <w:p w:rsidR="0035633F" w:rsidRPr="007A420A" w:rsidRDefault="0035633F" w:rsidP="007A33BB">
      <w:pPr>
        <w:jc w:val="both"/>
      </w:pPr>
      <w:r w:rsidRPr="007A420A">
        <w:t>3. В средней группе детского сада Вадик часто обижал других детей, отбирал игрушки. Дети перестали играть с ним. Вадик ходил от одной группы детей к другой группе, но никто с ним не играл. Наконец он не выдержал и сказал, что больше не будет так делать. Поведение мальчика, действительно, стало меняться.</w:t>
      </w:r>
    </w:p>
    <w:p w:rsidR="0035633F" w:rsidRPr="007A420A" w:rsidRDefault="0035633F" w:rsidP="007A33BB">
      <w:pPr>
        <w:ind w:firstLine="709"/>
        <w:jc w:val="both"/>
      </w:pPr>
      <w:r w:rsidRPr="007A420A">
        <w:t xml:space="preserve">Задание: Охарактеризуйте коммуникативную, эмоциональную и поведенческую стороны общения Вадика.  </w:t>
      </w:r>
    </w:p>
    <w:p w:rsidR="0035633F" w:rsidRPr="007A420A" w:rsidRDefault="0035633F" w:rsidP="007A33BB">
      <w:pPr>
        <w:jc w:val="both"/>
      </w:pPr>
    </w:p>
    <w:p w:rsidR="0035633F" w:rsidRPr="007A420A" w:rsidRDefault="0035633F" w:rsidP="007A33BB">
      <w:pPr>
        <w:jc w:val="both"/>
      </w:pPr>
      <w:r w:rsidRPr="007A420A">
        <w:t>4. Выступить перед группой с рассказом своей биографии. Членам группы оценить качества человека в соответствии с типологией К. Юнга.</w:t>
      </w:r>
    </w:p>
    <w:p w:rsidR="0035633F" w:rsidRPr="007A420A" w:rsidRDefault="0035633F" w:rsidP="007A33BB">
      <w:pPr>
        <w:ind w:firstLine="708"/>
        <w:jc w:val="both"/>
      </w:pPr>
      <w:r w:rsidRPr="007A420A">
        <w:t>Аналитический этап – сравнить полученные результаты.</w:t>
      </w:r>
    </w:p>
    <w:p w:rsidR="0035633F" w:rsidRPr="007A420A" w:rsidRDefault="0035633F" w:rsidP="007A33BB">
      <w:pPr>
        <w:ind w:firstLine="709"/>
        <w:jc w:val="both"/>
      </w:pPr>
      <w:r w:rsidRPr="007A420A">
        <w:t>Подведение итогов группой– дать выступающему рекомендации по формированию своего имиджа.</w:t>
      </w:r>
    </w:p>
    <w:p w:rsidR="0035633F" w:rsidRPr="007A420A" w:rsidRDefault="0035633F" w:rsidP="007A33BB">
      <w:pPr>
        <w:jc w:val="both"/>
      </w:pPr>
    </w:p>
    <w:p w:rsidR="0035633F" w:rsidRPr="007A420A" w:rsidRDefault="0035633F" w:rsidP="007A33BB">
      <w:pPr>
        <w:pStyle w:val="Default"/>
      </w:pPr>
      <w:r w:rsidRPr="007A420A">
        <w:t xml:space="preserve">5. Сергей Петрович  является руководителем художественной студии для детей и подростков. Он считает, что все правила этикета сводятся к простоте, естественности и терпимости, а общение должно приносить радость. Поэтому, находясь на занятии и видя, как дети пытаются манипулировать друг другом ради достижения собственных интересов, он трудом сдерживает отрицательные эмоции. </w:t>
      </w:r>
    </w:p>
    <w:p w:rsidR="0035633F" w:rsidRPr="007A420A" w:rsidRDefault="0035633F" w:rsidP="007A33BB">
      <w:pPr>
        <w:pStyle w:val="Default"/>
        <w:ind w:firstLine="708"/>
      </w:pPr>
      <w:r w:rsidRPr="007A420A">
        <w:t xml:space="preserve">Задание 6 </w:t>
      </w:r>
    </w:p>
    <w:p w:rsidR="0035633F" w:rsidRPr="007A420A" w:rsidRDefault="0035633F" w:rsidP="007A33BB">
      <w:pPr>
        <w:pStyle w:val="Default"/>
        <w:ind w:firstLine="708"/>
      </w:pPr>
      <w:r w:rsidRPr="007A420A">
        <w:t xml:space="preserve">Эмоциональная реакция, связанная с чувством сильного возмущения или негодования, называется……: </w:t>
      </w:r>
    </w:p>
    <w:p w:rsidR="0035633F" w:rsidRPr="00A313A4" w:rsidRDefault="0035633F" w:rsidP="007A33BB">
      <w:pPr>
        <w:pStyle w:val="Default"/>
        <w:spacing w:after="27"/>
      </w:pPr>
      <w:r w:rsidRPr="00A313A4">
        <w:t xml:space="preserve">1) гневом </w:t>
      </w:r>
    </w:p>
    <w:p w:rsidR="0035633F" w:rsidRPr="007A420A" w:rsidRDefault="0035633F" w:rsidP="007A33BB">
      <w:pPr>
        <w:pStyle w:val="Default"/>
      </w:pPr>
      <w:r w:rsidRPr="007A420A">
        <w:t xml:space="preserve">2) апатией </w:t>
      </w:r>
    </w:p>
    <w:p w:rsidR="0035633F" w:rsidRPr="007A420A" w:rsidRDefault="0035633F" w:rsidP="007A33BB">
      <w:pPr>
        <w:pStyle w:val="Default"/>
      </w:pPr>
      <w:r w:rsidRPr="007A420A">
        <w:t xml:space="preserve">3) стеснительностью </w:t>
      </w:r>
    </w:p>
    <w:p w:rsidR="0035633F" w:rsidRPr="007A420A" w:rsidRDefault="0035633F" w:rsidP="007A33BB">
      <w:pPr>
        <w:pStyle w:val="Default"/>
      </w:pPr>
      <w:r w:rsidRPr="007A420A">
        <w:t xml:space="preserve">4) вдохновением </w:t>
      </w:r>
    </w:p>
    <w:p w:rsidR="0035633F" w:rsidRPr="007A420A" w:rsidRDefault="0035633F" w:rsidP="007A33BB">
      <w:pPr>
        <w:pStyle w:val="Default"/>
        <w:ind w:firstLine="708"/>
      </w:pPr>
    </w:p>
    <w:p w:rsidR="0035633F" w:rsidRPr="007A420A" w:rsidRDefault="0035633F" w:rsidP="007A33BB">
      <w:pPr>
        <w:pStyle w:val="Default"/>
        <w:ind w:firstLine="708"/>
        <w:rPr>
          <w:color w:val="auto"/>
        </w:rPr>
      </w:pPr>
      <w:r w:rsidRPr="007A420A">
        <w:rPr>
          <w:color w:val="auto"/>
        </w:rPr>
        <w:t xml:space="preserve">Навыком, необходимыми для успешного проведения занятия, является: </w:t>
      </w:r>
    </w:p>
    <w:p w:rsidR="0035633F" w:rsidRPr="00A313A4" w:rsidRDefault="0035633F" w:rsidP="007A33BB">
      <w:pPr>
        <w:pStyle w:val="Default"/>
        <w:spacing w:after="28"/>
        <w:rPr>
          <w:color w:val="auto"/>
        </w:rPr>
      </w:pPr>
      <w:r w:rsidRPr="00A313A4">
        <w:rPr>
          <w:color w:val="auto"/>
        </w:rPr>
        <w:t xml:space="preserve">1) уважение </w:t>
      </w:r>
    </w:p>
    <w:p w:rsidR="0035633F" w:rsidRPr="007A420A" w:rsidRDefault="0035633F" w:rsidP="007A33BB">
      <w:pPr>
        <w:pStyle w:val="Default"/>
        <w:spacing w:after="28"/>
        <w:rPr>
          <w:color w:val="auto"/>
        </w:rPr>
      </w:pPr>
      <w:r w:rsidRPr="007A420A">
        <w:rPr>
          <w:color w:val="auto"/>
        </w:rPr>
        <w:t xml:space="preserve">2) напряженность </w:t>
      </w:r>
    </w:p>
    <w:p w:rsidR="0035633F" w:rsidRPr="007A420A" w:rsidRDefault="0035633F" w:rsidP="007A33BB">
      <w:pPr>
        <w:pStyle w:val="Default"/>
        <w:spacing w:after="28"/>
        <w:rPr>
          <w:color w:val="auto"/>
        </w:rPr>
      </w:pPr>
      <w:r w:rsidRPr="007A420A">
        <w:rPr>
          <w:color w:val="auto"/>
        </w:rPr>
        <w:t xml:space="preserve">3) педантичность </w:t>
      </w:r>
    </w:p>
    <w:p w:rsidR="0035633F" w:rsidRPr="007A420A" w:rsidRDefault="0035633F" w:rsidP="007A33BB">
      <w:pPr>
        <w:pStyle w:val="Default"/>
        <w:rPr>
          <w:color w:val="auto"/>
        </w:rPr>
      </w:pPr>
      <w:r w:rsidRPr="007A420A">
        <w:rPr>
          <w:color w:val="auto"/>
        </w:rPr>
        <w:t xml:space="preserve">4) ревность </w:t>
      </w:r>
    </w:p>
    <w:p w:rsidR="0035633F" w:rsidRPr="007A420A" w:rsidRDefault="0035633F" w:rsidP="007A33BB">
      <w:pPr>
        <w:pStyle w:val="Default"/>
        <w:ind w:firstLine="708"/>
        <w:rPr>
          <w:color w:val="auto"/>
        </w:rPr>
      </w:pPr>
    </w:p>
    <w:p w:rsidR="0035633F" w:rsidRPr="00A313A4" w:rsidRDefault="0035633F" w:rsidP="007A33BB">
      <w:pPr>
        <w:ind w:firstLine="708"/>
        <w:jc w:val="both"/>
      </w:pPr>
      <w:r w:rsidRPr="007A420A">
        <w:t xml:space="preserve">Способность постижения эмоциональных состояний другого человека через сопереживание называется ........ </w:t>
      </w:r>
      <w:r w:rsidRPr="00A313A4">
        <w:t>(эмпатией).</w:t>
      </w:r>
    </w:p>
    <w:p w:rsidR="0035633F" w:rsidRPr="00A313A4" w:rsidRDefault="0035633F" w:rsidP="007A33BB">
      <w:pPr>
        <w:jc w:val="both"/>
        <w:rPr>
          <w:i/>
        </w:rPr>
      </w:pPr>
    </w:p>
    <w:p w:rsidR="0035633F" w:rsidRPr="007A420A" w:rsidRDefault="0035633F" w:rsidP="007A33BB">
      <w:pPr>
        <w:pStyle w:val="NormalWeb"/>
        <w:spacing w:after="0"/>
        <w:ind w:firstLine="709"/>
        <w:rPr>
          <w:rFonts w:ascii="Times New Roman" w:hAnsi="Times New Roman"/>
          <w:i/>
          <w:iCs/>
          <w:color w:val="auto"/>
          <w:sz w:val="24"/>
          <w:szCs w:val="24"/>
        </w:rPr>
      </w:pPr>
    </w:p>
    <w:p w:rsidR="0035633F" w:rsidRPr="007A420A" w:rsidRDefault="0035633F" w:rsidP="007A33BB">
      <w:pPr>
        <w:jc w:val="both"/>
        <w:rPr>
          <w:i/>
        </w:rPr>
      </w:pPr>
      <w:r w:rsidRPr="007A420A">
        <w:rPr>
          <w:i/>
        </w:rPr>
        <w:t>Проблемно-аналитическое задание</w:t>
      </w:r>
    </w:p>
    <w:p w:rsidR="0035633F" w:rsidRPr="007A420A" w:rsidRDefault="0035633F" w:rsidP="007A33BB">
      <w:pPr>
        <w:ind w:firstLine="709"/>
        <w:jc w:val="both"/>
      </w:pPr>
      <w:r w:rsidRPr="007A420A">
        <w:t>Проанализируйте теории личностного развития (3 на выбор) с точки зрения сильных и слабых сторон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35633F" w:rsidRPr="007A420A" w:rsidRDefault="0035633F" w:rsidP="007A33BB">
      <w:pPr>
        <w:ind w:firstLine="709"/>
        <w:jc w:val="both"/>
      </w:pPr>
      <w:r w:rsidRPr="007A420A">
        <w:t>Соотнести личностный рост любого человека со всеми изученными теориями (ответ обосновать).</w:t>
      </w:r>
    </w:p>
    <w:p w:rsidR="0035633F" w:rsidRPr="007A420A" w:rsidRDefault="0035633F" w:rsidP="007A33BB">
      <w:pPr>
        <w:jc w:val="both"/>
      </w:pPr>
    </w:p>
    <w:p w:rsidR="0035633F" w:rsidRPr="007A420A" w:rsidRDefault="0035633F" w:rsidP="007A33BB">
      <w:pPr>
        <w:jc w:val="both"/>
        <w:rPr>
          <w:i/>
        </w:rPr>
      </w:pPr>
      <w:r w:rsidRPr="007A420A">
        <w:rPr>
          <w:i/>
        </w:rPr>
        <w:t>Подготовка эссе</w:t>
      </w:r>
    </w:p>
    <w:p w:rsidR="0035633F" w:rsidRPr="007A420A" w:rsidRDefault="0035633F" w:rsidP="007A33BB">
      <w:pPr>
        <w:jc w:val="both"/>
      </w:pPr>
      <w:r w:rsidRPr="007A420A">
        <w:rPr>
          <w:i/>
        </w:rPr>
        <w:tab/>
      </w:r>
      <w:r w:rsidRPr="007A420A">
        <w:t>Тема: «Как фасилитировать личностный рост: через рефлексию  или личностный потенциал?»</w:t>
      </w:r>
    </w:p>
    <w:p w:rsidR="0035633F" w:rsidRPr="007A420A" w:rsidRDefault="0035633F" w:rsidP="007A33BB">
      <w:pPr>
        <w:jc w:val="both"/>
        <w:rPr>
          <w:i/>
        </w:rPr>
      </w:pPr>
      <w:r>
        <w:rPr>
          <w:i/>
        </w:rPr>
        <w:t>А</w:t>
      </w:r>
      <w:r w:rsidRPr="007A420A">
        <w:rPr>
          <w:i/>
        </w:rPr>
        <w:t>налитическое задание</w:t>
      </w:r>
    </w:p>
    <w:p w:rsidR="0035633F" w:rsidRPr="007A420A" w:rsidRDefault="0035633F" w:rsidP="007A33BB">
      <w:pPr>
        <w:ind w:firstLine="708"/>
        <w:jc w:val="both"/>
        <w:rPr>
          <w:iCs/>
        </w:rPr>
      </w:pPr>
      <w:r w:rsidRPr="007A420A">
        <w:rPr>
          <w:iCs/>
        </w:rPr>
        <w:t xml:space="preserve">Провести анализ эссе с точки зрения психологических признаков возраста. </w:t>
      </w:r>
    </w:p>
    <w:p w:rsidR="0035633F" w:rsidRPr="007A420A" w:rsidRDefault="0035633F" w:rsidP="007A33BB">
      <w:pPr>
        <w:rPr>
          <w:i/>
          <w:iCs/>
        </w:rPr>
      </w:pPr>
    </w:p>
    <w:p w:rsidR="0035633F" w:rsidRPr="007A420A" w:rsidRDefault="0035633F" w:rsidP="007A33BB">
      <w:pPr>
        <w:rPr>
          <w:rFonts w:ascii="Times New Roman CYR" w:hAnsi="Times New Roman CYR" w:cs="Times New Roman CYR"/>
          <w:i/>
        </w:rPr>
      </w:pPr>
      <w:r w:rsidRPr="007A420A">
        <w:rPr>
          <w:rFonts w:ascii="Times New Roman CYR" w:hAnsi="Times New Roman CYR" w:cs="Times New Roman CYR"/>
          <w:i/>
        </w:rPr>
        <w:t>Итоговый исследовательский проект</w:t>
      </w:r>
    </w:p>
    <w:p w:rsidR="0035633F" w:rsidRDefault="0035633F" w:rsidP="007A33BB">
      <w:pPr>
        <w:jc w:val="both"/>
      </w:pPr>
      <w:r w:rsidRPr="007A420A">
        <w:rPr>
          <w:rFonts w:ascii="Times New Roman CYR" w:hAnsi="Times New Roman CYR" w:cs="Times New Roman CYR"/>
        </w:rPr>
        <w:t xml:space="preserve">Подготовить проект тренинга делового общения </w:t>
      </w:r>
      <w:r w:rsidRPr="007A420A">
        <w:t xml:space="preserve">членов учебной группы на основе выполненных заданий по темам. </w:t>
      </w:r>
    </w:p>
    <w:p w:rsidR="0035633F" w:rsidRPr="007A420A" w:rsidRDefault="0035633F" w:rsidP="007A33BB">
      <w:pPr>
        <w:jc w:val="both"/>
      </w:pPr>
      <w:r w:rsidRPr="007A420A">
        <w:t>План:</w:t>
      </w:r>
    </w:p>
    <w:p w:rsidR="0035633F" w:rsidRPr="007A420A" w:rsidRDefault="0035633F" w:rsidP="009171C7">
      <w:pPr>
        <w:ind w:firstLine="708"/>
      </w:pPr>
      <w:r w:rsidRPr="007A420A">
        <w:t>1. Подобрать упражнения на развитие личностных качеств.</w:t>
      </w:r>
    </w:p>
    <w:p w:rsidR="0035633F" w:rsidRPr="007A420A" w:rsidRDefault="0035633F" w:rsidP="007A33BB">
      <w:r w:rsidRPr="007A420A">
        <w:tab/>
        <w:t>2. Предложить способы их оценки.</w:t>
      </w:r>
    </w:p>
    <w:p w:rsidR="0035633F" w:rsidRPr="007A420A" w:rsidRDefault="0035633F" w:rsidP="007A33BB">
      <w:r w:rsidRPr="007A420A">
        <w:tab/>
        <w:t>3. Отработать технику отзеркаливания коммуникативного поведения собеседника.</w:t>
      </w:r>
    </w:p>
    <w:p w:rsidR="0035633F" w:rsidRPr="007A420A" w:rsidRDefault="0035633F" w:rsidP="007A33BB">
      <w:r w:rsidRPr="007A420A">
        <w:tab/>
        <w:t>4. Использовать прием обратной связи.</w:t>
      </w:r>
    </w:p>
    <w:p w:rsidR="0035633F" w:rsidRPr="007A420A" w:rsidRDefault="0035633F" w:rsidP="007A33BB">
      <w:r w:rsidRPr="007A420A">
        <w:tab/>
        <w:t>5. Разработать сценарий тренингового занятия.</w:t>
      </w:r>
    </w:p>
    <w:p w:rsidR="0035633F" w:rsidRPr="007A420A" w:rsidRDefault="0035633F" w:rsidP="007A33BB">
      <w:r w:rsidRPr="007A420A">
        <w:tab/>
        <w:t>6. Провести шеринг занятия.</w:t>
      </w:r>
    </w:p>
    <w:p w:rsidR="0035633F" w:rsidRDefault="0035633F"/>
    <w:p w:rsidR="0035633F" w:rsidRPr="00DC11F5" w:rsidRDefault="0035633F"/>
    <w:sectPr w:rsidR="0035633F" w:rsidRPr="00DC11F5" w:rsidSect="00D00133">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5">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3">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1">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8">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39">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4">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49">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0"/>
  </w:num>
  <w:num w:numId="4">
    <w:abstractNumId w:val="29"/>
  </w:num>
  <w:num w:numId="5">
    <w:abstractNumId w:val="9"/>
  </w:num>
  <w:num w:numId="6">
    <w:abstractNumId w:val="6"/>
  </w:num>
  <w:num w:numId="7">
    <w:abstractNumId w:val="17"/>
  </w:num>
  <w:num w:numId="8">
    <w:abstractNumId w:val="32"/>
  </w:num>
  <w:num w:numId="9">
    <w:abstractNumId w:val="47"/>
  </w:num>
  <w:num w:numId="10">
    <w:abstractNumId w:val="24"/>
  </w:num>
  <w:num w:numId="11">
    <w:abstractNumId w:val="18"/>
  </w:num>
  <w:num w:numId="12">
    <w:abstractNumId w:val="41"/>
  </w:num>
  <w:num w:numId="13">
    <w:abstractNumId w:val="25"/>
  </w:num>
  <w:num w:numId="14">
    <w:abstractNumId w:val="42"/>
  </w:num>
  <w:num w:numId="15">
    <w:abstractNumId w:val="43"/>
  </w:num>
  <w:num w:numId="16">
    <w:abstractNumId w:val="21"/>
  </w:num>
  <w:num w:numId="17">
    <w:abstractNumId w:val="49"/>
  </w:num>
  <w:num w:numId="18">
    <w:abstractNumId w:val="15"/>
  </w:num>
  <w:num w:numId="19">
    <w:abstractNumId w:val="50"/>
  </w:num>
  <w:num w:numId="20">
    <w:abstractNumId w:val="14"/>
  </w:num>
  <w:num w:numId="21">
    <w:abstractNumId w:val="13"/>
  </w:num>
  <w:num w:numId="22">
    <w:abstractNumId w:val="22"/>
  </w:num>
  <w:num w:numId="23">
    <w:abstractNumId w:val="27"/>
  </w:num>
  <w:num w:numId="24">
    <w:abstractNumId w:val="26"/>
  </w:num>
  <w:num w:numId="25">
    <w:abstractNumId w:val="16"/>
  </w:num>
  <w:num w:numId="26">
    <w:abstractNumId w:val="12"/>
  </w:num>
  <w:num w:numId="27">
    <w:abstractNumId w:val="39"/>
  </w:num>
  <w:num w:numId="28">
    <w:abstractNumId w:val="31"/>
  </w:num>
  <w:num w:numId="29">
    <w:abstractNumId w:val="46"/>
  </w:num>
  <w:num w:numId="30">
    <w:abstractNumId w:val="3"/>
  </w:num>
  <w:num w:numId="31">
    <w:abstractNumId w:val="33"/>
  </w:num>
  <w:num w:numId="32">
    <w:abstractNumId w:val="20"/>
  </w:num>
  <w:num w:numId="33">
    <w:abstractNumId w:val="45"/>
  </w:num>
  <w:num w:numId="34">
    <w:abstractNumId w:val="36"/>
  </w:num>
  <w:num w:numId="35">
    <w:abstractNumId w:val="19"/>
  </w:num>
  <w:num w:numId="36">
    <w:abstractNumId w:val="44"/>
  </w:num>
  <w:num w:numId="37">
    <w:abstractNumId w:val="38"/>
  </w:num>
  <w:num w:numId="38">
    <w:abstractNumId w:val="34"/>
  </w:num>
  <w:num w:numId="39">
    <w:abstractNumId w:val="11"/>
  </w:num>
  <w:num w:numId="40">
    <w:abstractNumId w:val="28"/>
  </w:num>
  <w:num w:numId="41">
    <w:abstractNumId w:val="23"/>
  </w:num>
  <w:num w:numId="42">
    <w:abstractNumId w:val="30"/>
  </w:num>
  <w:num w:numId="43">
    <w:abstractNumId w:val="37"/>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num>
  <w:num w:numId="46">
    <w:abstractNumId w:val="8"/>
  </w:num>
  <w:num w:numId="47">
    <w:abstractNumId w:val="7"/>
  </w:num>
  <w:num w:numId="48">
    <w:abstractNumId w:val="5"/>
  </w:num>
  <w:num w:numId="49">
    <w:abstractNumId w:val="35"/>
  </w:num>
  <w:num w:numId="50">
    <w:abstractNumId w:val="4"/>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00CAE"/>
    <w:rsid w:val="0001303E"/>
    <w:rsid w:val="00016276"/>
    <w:rsid w:val="00020611"/>
    <w:rsid w:val="00022183"/>
    <w:rsid w:val="000221BF"/>
    <w:rsid w:val="00023154"/>
    <w:rsid w:val="00024E87"/>
    <w:rsid w:val="0002526A"/>
    <w:rsid w:val="0003302C"/>
    <w:rsid w:val="00033CEA"/>
    <w:rsid w:val="00034A75"/>
    <w:rsid w:val="000366C4"/>
    <w:rsid w:val="00036E7D"/>
    <w:rsid w:val="00037E54"/>
    <w:rsid w:val="000472E3"/>
    <w:rsid w:val="00057CBB"/>
    <w:rsid w:val="00064389"/>
    <w:rsid w:val="00072222"/>
    <w:rsid w:val="00075FB2"/>
    <w:rsid w:val="00076108"/>
    <w:rsid w:val="0008259C"/>
    <w:rsid w:val="00082B96"/>
    <w:rsid w:val="00084190"/>
    <w:rsid w:val="0008548E"/>
    <w:rsid w:val="00090B42"/>
    <w:rsid w:val="000921C1"/>
    <w:rsid w:val="00092C77"/>
    <w:rsid w:val="00097253"/>
    <w:rsid w:val="000A3C59"/>
    <w:rsid w:val="000A5A62"/>
    <w:rsid w:val="000B027A"/>
    <w:rsid w:val="000B1835"/>
    <w:rsid w:val="000B2E6F"/>
    <w:rsid w:val="000B599E"/>
    <w:rsid w:val="000B6283"/>
    <w:rsid w:val="000B66F0"/>
    <w:rsid w:val="000C4A8C"/>
    <w:rsid w:val="000D0F53"/>
    <w:rsid w:val="000D2F00"/>
    <w:rsid w:val="000D42B7"/>
    <w:rsid w:val="000D793F"/>
    <w:rsid w:val="000E53B6"/>
    <w:rsid w:val="000F0053"/>
    <w:rsid w:val="000F0146"/>
    <w:rsid w:val="000F0F00"/>
    <w:rsid w:val="000F229C"/>
    <w:rsid w:val="000F440F"/>
    <w:rsid w:val="001003EC"/>
    <w:rsid w:val="0011002C"/>
    <w:rsid w:val="001134DA"/>
    <w:rsid w:val="0011373B"/>
    <w:rsid w:val="00115EA8"/>
    <w:rsid w:val="0011664E"/>
    <w:rsid w:val="00117F6D"/>
    <w:rsid w:val="001258D3"/>
    <w:rsid w:val="00127512"/>
    <w:rsid w:val="0013497C"/>
    <w:rsid w:val="001437F2"/>
    <w:rsid w:val="001446E2"/>
    <w:rsid w:val="00155986"/>
    <w:rsid w:val="00160160"/>
    <w:rsid w:val="001615E8"/>
    <w:rsid w:val="00162942"/>
    <w:rsid w:val="001654FA"/>
    <w:rsid w:val="00165CF0"/>
    <w:rsid w:val="0016746A"/>
    <w:rsid w:val="00171C02"/>
    <w:rsid w:val="00176CDC"/>
    <w:rsid w:val="001824BF"/>
    <w:rsid w:val="0018691A"/>
    <w:rsid w:val="001A1736"/>
    <w:rsid w:val="001A1F37"/>
    <w:rsid w:val="001A5339"/>
    <w:rsid w:val="001A6EEF"/>
    <w:rsid w:val="001B12ED"/>
    <w:rsid w:val="001B2062"/>
    <w:rsid w:val="001B2D68"/>
    <w:rsid w:val="001B60D7"/>
    <w:rsid w:val="001C5440"/>
    <w:rsid w:val="001C5872"/>
    <w:rsid w:val="001C748D"/>
    <w:rsid w:val="001D15A5"/>
    <w:rsid w:val="001D3ABC"/>
    <w:rsid w:val="001D3BD4"/>
    <w:rsid w:val="001D3CDD"/>
    <w:rsid w:val="001D4F6F"/>
    <w:rsid w:val="001E0407"/>
    <w:rsid w:val="001E1177"/>
    <w:rsid w:val="001E43EC"/>
    <w:rsid w:val="001E5A43"/>
    <w:rsid w:val="001E638B"/>
    <w:rsid w:val="001E6DA7"/>
    <w:rsid w:val="001F02A9"/>
    <w:rsid w:val="001F0A5D"/>
    <w:rsid w:val="001F5B8A"/>
    <w:rsid w:val="0020180A"/>
    <w:rsid w:val="00201B8B"/>
    <w:rsid w:val="002047DA"/>
    <w:rsid w:val="00207660"/>
    <w:rsid w:val="0021291A"/>
    <w:rsid w:val="00215348"/>
    <w:rsid w:val="00215742"/>
    <w:rsid w:val="00234A45"/>
    <w:rsid w:val="002378D5"/>
    <w:rsid w:val="00241793"/>
    <w:rsid w:val="0024195B"/>
    <w:rsid w:val="00243CC6"/>
    <w:rsid w:val="00244D48"/>
    <w:rsid w:val="00244DC8"/>
    <w:rsid w:val="00253770"/>
    <w:rsid w:val="00253C7D"/>
    <w:rsid w:val="00254297"/>
    <w:rsid w:val="00257C0F"/>
    <w:rsid w:val="00261281"/>
    <w:rsid w:val="00262FFD"/>
    <w:rsid w:val="002641AC"/>
    <w:rsid w:val="00270187"/>
    <w:rsid w:val="00271CBD"/>
    <w:rsid w:val="002826D4"/>
    <w:rsid w:val="00283F33"/>
    <w:rsid w:val="00284B75"/>
    <w:rsid w:val="002900BE"/>
    <w:rsid w:val="00292248"/>
    <w:rsid w:val="002A1EA3"/>
    <w:rsid w:val="002B5A05"/>
    <w:rsid w:val="002B7646"/>
    <w:rsid w:val="002C1568"/>
    <w:rsid w:val="002C2420"/>
    <w:rsid w:val="002D0F2F"/>
    <w:rsid w:val="002D30B4"/>
    <w:rsid w:val="002E3693"/>
    <w:rsid w:val="002E6EA5"/>
    <w:rsid w:val="002F0045"/>
    <w:rsid w:val="002F1FCD"/>
    <w:rsid w:val="002F2EDF"/>
    <w:rsid w:val="002F782F"/>
    <w:rsid w:val="003013BD"/>
    <w:rsid w:val="00302DFD"/>
    <w:rsid w:val="0031017F"/>
    <w:rsid w:val="00313976"/>
    <w:rsid w:val="0032634E"/>
    <w:rsid w:val="00327086"/>
    <w:rsid w:val="00330BD5"/>
    <w:rsid w:val="003363FA"/>
    <w:rsid w:val="00336D8D"/>
    <w:rsid w:val="00337D36"/>
    <w:rsid w:val="0034105A"/>
    <w:rsid w:val="0034355A"/>
    <w:rsid w:val="00350EF3"/>
    <w:rsid w:val="003519D7"/>
    <w:rsid w:val="00353450"/>
    <w:rsid w:val="003538C2"/>
    <w:rsid w:val="00353B01"/>
    <w:rsid w:val="0035633F"/>
    <w:rsid w:val="00360B62"/>
    <w:rsid w:val="003677C0"/>
    <w:rsid w:val="00367A3C"/>
    <w:rsid w:val="00371C96"/>
    <w:rsid w:val="00375E38"/>
    <w:rsid w:val="003777FE"/>
    <w:rsid w:val="00391861"/>
    <w:rsid w:val="00394DB7"/>
    <w:rsid w:val="003A2D78"/>
    <w:rsid w:val="003A3107"/>
    <w:rsid w:val="003A76FF"/>
    <w:rsid w:val="003B1DD6"/>
    <w:rsid w:val="003B2E7C"/>
    <w:rsid w:val="003C2DE6"/>
    <w:rsid w:val="003C4013"/>
    <w:rsid w:val="003C752F"/>
    <w:rsid w:val="003D4C87"/>
    <w:rsid w:val="003D5916"/>
    <w:rsid w:val="003E2C9F"/>
    <w:rsid w:val="003E48E0"/>
    <w:rsid w:val="003E5790"/>
    <w:rsid w:val="003E799C"/>
    <w:rsid w:val="003F0CEF"/>
    <w:rsid w:val="003F18DB"/>
    <w:rsid w:val="003F2293"/>
    <w:rsid w:val="003F3BCA"/>
    <w:rsid w:val="003F4282"/>
    <w:rsid w:val="003F48D3"/>
    <w:rsid w:val="003F521A"/>
    <w:rsid w:val="003F536C"/>
    <w:rsid w:val="003F5BA8"/>
    <w:rsid w:val="0040180E"/>
    <w:rsid w:val="00401823"/>
    <w:rsid w:val="004066FA"/>
    <w:rsid w:val="00411081"/>
    <w:rsid w:val="004159E3"/>
    <w:rsid w:val="00417388"/>
    <w:rsid w:val="00421296"/>
    <w:rsid w:val="00424966"/>
    <w:rsid w:val="0043057E"/>
    <w:rsid w:val="004363C4"/>
    <w:rsid w:val="004448E5"/>
    <w:rsid w:val="00453208"/>
    <w:rsid w:val="00454EA2"/>
    <w:rsid w:val="00466912"/>
    <w:rsid w:val="00473DB9"/>
    <w:rsid w:val="00482E39"/>
    <w:rsid w:val="00487024"/>
    <w:rsid w:val="0049256F"/>
    <w:rsid w:val="004A4FB9"/>
    <w:rsid w:val="004B0DB4"/>
    <w:rsid w:val="004B376F"/>
    <w:rsid w:val="004B69FC"/>
    <w:rsid w:val="004C5D94"/>
    <w:rsid w:val="004D2C5D"/>
    <w:rsid w:val="004D4ABB"/>
    <w:rsid w:val="004E1D16"/>
    <w:rsid w:val="004E2400"/>
    <w:rsid w:val="004E5484"/>
    <w:rsid w:val="004E7649"/>
    <w:rsid w:val="004F4739"/>
    <w:rsid w:val="004F780A"/>
    <w:rsid w:val="004F7B61"/>
    <w:rsid w:val="0050343B"/>
    <w:rsid w:val="00510F01"/>
    <w:rsid w:val="0052002C"/>
    <w:rsid w:val="00521EC4"/>
    <w:rsid w:val="00530454"/>
    <w:rsid w:val="00547ACD"/>
    <w:rsid w:val="00550C78"/>
    <w:rsid w:val="005523AB"/>
    <w:rsid w:val="00554FB1"/>
    <w:rsid w:val="00557DC1"/>
    <w:rsid w:val="00586578"/>
    <w:rsid w:val="00586680"/>
    <w:rsid w:val="00591D14"/>
    <w:rsid w:val="005949AA"/>
    <w:rsid w:val="00595C13"/>
    <w:rsid w:val="005A3007"/>
    <w:rsid w:val="005A5AE6"/>
    <w:rsid w:val="005A7424"/>
    <w:rsid w:val="005B0DEE"/>
    <w:rsid w:val="005B3243"/>
    <w:rsid w:val="005B6382"/>
    <w:rsid w:val="005B6B6E"/>
    <w:rsid w:val="005C1F1F"/>
    <w:rsid w:val="005C2B3C"/>
    <w:rsid w:val="005C686E"/>
    <w:rsid w:val="005C78C9"/>
    <w:rsid w:val="005D6601"/>
    <w:rsid w:val="005D6998"/>
    <w:rsid w:val="005E6CE1"/>
    <w:rsid w:val="005F0774"/>
    <w:rsid w:val="005F48B9"/>
    <w:rsid w:val="005F7335"/>
    <w:rsid w:val="006038D7"/>
    <w:rsid w:val="0061053C"/>
    <w:rsid w:val="006117F2"/>
    <w:rsid w:val="006178D3"/>
    <w:rsid w:val="00620BBD"/>
    <w:rsid w:val="00621D24"/>
    <w:rsid w:val="006237AC"/>
    <w:rsid w:val="006261D4"/>
    <w:rsid w:val="006329BD"/>
    <w:rsid w:val="006351D8"/>
    <w:rsid w:val="00637074"/>
    <w:rsid w:val="00644959"/>
    <w:rsid w:val="0064569F"/>
    <w:rsid w:val="0065192A"/>
    <w:rsid w:val="006533BD"/>
    <w:rsid w:val="0066220B"/>
    <w:rsid w:val="00662CEE"/>
    <w:rsid w:val="00665FCC"/>
    <w:rsid w:val="00671114"/>
    <w:rsid w:val="006744CB"/>
    <w:rsid w:val="006760DD"/>
    <w:rsid w:val="00676468"/>
    <w:rsid w:val="006774E3"/>
    <w:rsid w:val="00685DAE"/>
    <w:rsid w:val="006937DF"/>
    <w:rsid w:val="00694417"/>
    <w:rsid w:val="006962BD"/>
    <w:rsid w:val="00696F5D"/>
    <w:rsid w:val="006A0271"/>
    <w:rsid w:val="006A316B"/>
    <w:rsid w:val="006A5AB7"/>
    <w:rsid w:val="006C0A5F"/>
    <w:rsid w:val="006C2F1D"/>
    <w:rsid w:val="006C4353"/>
    <w:rsid w:val="006D24AA"/>
    <w:rsid w:val="006D548D"/>
    <w:rsid w:val="006E45B3"/>
    <w:rsid w:val="006E47D1"/>
    <w:rsid w:val="006E6B00"/>
    <w:rsid w:val="006F2550"/>
    <w:rsid w:val="006F5EFD"/>
    <w:rsid w:val="00700964"/>
    <w:rsid w:val="00705CFE"/>
    <w:rsid w:val="0070646A"/>
    <w:rsid w:val="00707077"/>
    <w:rsid w:val="007073E2"/>
    <w:rsid w:val="00707E3B"/>
    <w:rsid w:val="0071262F"/>
    <w:rsid w:val="00715365"/>
    <w:rsid w:val="007203A1"/>
    <w:rsid w:val="00720A58"/>
    <w:rsid w:val="007214C2"/>
    <w:rsid w:val="00722502"/>
    <w:rsid w:val="007241D5"/>
    <w:rsid w:val="00724DBC"/>
    <w:rsid w:val="007253B9"/>
    <w:rsid w:val="00731062"/>
    <w:rsid w:val="00732AF5"/>
    <w:rsid w:val="00732CCE"/>
    <w:rsid w:val="00732D6C"/>
    <w:rsid w:val="007405F5"/>
    <w:rsid w:val="007420C1"/>
    <w:rsid w:val="00743BFB"/>
    <w:rsid w:val="00754ABC"/>
    <w:rsid w:val="007557B3"/>
    <w:rsid w:val="00756B41"/>
    <w:rsid w:val="00764CE2"/>
    <w:rsid w:val="00764F3B"/>
    <w:rsid w:val="00772C22"/>
    <w:rsid w:val="00773DBC"/>
    <w:rsid w:val="00780A53"/>
    <w:rsid w:val="00784213"/>
    <w:rsid w:val="0078534B"/>
    <w:rsid w:val="00786453"/>
    <w:rsid w:val="00795927"/>
    <w:rsid w:val="007A0E70"/>
    <w:rsid w:val="007A2CC8"/>
    <w:rsid w:val="007A33BB"/>
    <w:rsid w:val="007A3601"/>
    <w:rsid w:val="007A420A"/>
    <w:rsid w:val="007B023B"/>
    <w:rsid w:val="007B0901"/>
    <w:rsid w:val="007B5F52"/>
    <w:rsid w:val="007C2426"/>
    <w:rsid w:val="007C3243"/>
    <w:rsid w:val="007C523C"/>
    <w:rsid w:val="007C7C85"/>
    <w:rsid w:val="007D5A9A"/>
    <w:rsid w:val="007E03E8"/>
    <w:rsid w:val="007E2B58"/>
    <w:rsid w:val="007E49F4"/>
    <w:rsid w:val="007F3659"/>
    <w:rsid w:val="007F3ACF"/>
    <w:rsid w:val="00802C02"/>
    <w:rsid w:val="00802F71"/>
    <w:rsid w:val="008170B6"/>
    <w:rsid w:val="0082621B"/>
    <w:rsid w:val="008365A6"/>
    <w:rsid w:val="0084206C"/>
    <w:rsid w:val="008434AC"/>
    <w:rsid w:val="00843BD8"/>
    <w:rsid w:val="008505BF"/>
    <w:rsid w:val="00852084"/>
    <w:rsid w:val="00852C66"/>
    <w:rsid w:val="008646C3"/>
    <w:rsid w:val="008649FD"/>
    <w:rsid w:val="00865D0D"/>
    <w:rsid w:val="008727D0"/>
    <w:rsid w:val="00877CF7"/>
    <w:rsid w:val="008818E0"/>
    <w:rsid w:val="0088674A"/>
    <w:rsid w:val="008923FA"/>
    <w:rsid w:val="0089270A"/>
    <w:rsid w:val="00895AA6"/>
    <w:rsid w:val="00896A13"/>
    <w:rsid w:val="008A4B74"/>
    <w:rsid w:val="008A7E41"/>
    <w:rsid w:val="008B3563"/>
    <w:rsid w:val="008B3D55"/>
    <w:rsid w:val="008B449A"/>
    <w:rsid w:val="008C0A06"/>
    <w:rsid w:val="008D059F"/>
    <w:rsid w:val="008D42EE"/>
    <w:rsid w:val="008E11D1"/>
    <w:rsid w:val="008E1C75"/>
    <w:rsid w:val="008E601C"/>
    <w:rsid w:val="008F1C9B"/>
    <w:rsid w:val="00901E36"/>
    <w:rsid w:val="0090429A"/>
    <w:rsid w:val="00904BBC"/>
    <w:rsid w:val="00907318"/>
    <w:rsid w:val="009171C7"/>
    <w:rsid w:val="009220A7"/>
    <w:rsid w:val="00922ADD"/>
    <w:rsid w:val="0092641C"/>
    <w:rsid w:val="00933654"/>
    <w:rsid w:val="00933889"/>
    <w:rsid w:val="0093556F"/>
    <w:rsid w:val="00935672"/>
    <w:rsid w:val="00935A32"/>
    <w:rsid w:val="00940B4F"/>
    <w:rsid w:val="00942D0B"/>
    <w:rsid w:val="009512A4"/>
    <w:rsid w:val="00952F45"/>
    <w:rsid w:val="00953E54"/>
    <w:rsid w:val="0095663B"/>
    <w:rsid w:val="00956B22"/>
    <w:rsid w:val="00960817"/>
    <w:rsid w:val="00960E38"/>
    <w:rsid w:val="009658B9"/>
    <w:rsid w:val="00965D54"/>
    <w:rsid w:val="00966D75"/>
    <w:rsid w:val="0099483A"/>
    <w:rsid w:val="009968CF"/>
    <w:rsid w:val="00996A25"/>
    <w:rsid w:val="009A0559"/>
    <w:rsid w:val="009A34D9"/>
    <w:rsid w:val="009A4485"/>
    <w:rsid w:val="009A4F46"/>
    <w:rsid w:val="009B1BE2"/>
    <w:rsid w:val="009B61DE"/>
    <w:rsid w:val="009C38DB"/>
    <w:rsid w:val="009C58AD"/>
    <w:rsid w:val="009C704F"/>
    <w:rsid w:val="009D17A9"/>
    <w:rsid w:val="009E0C36"/>
    <w:rsid w:val="00A07D12"/>
    <w:rsid w:val="00A134C3"/>
    <w:rsid w:val="00A139BE"/>
    <w:rsid w:val="00A313A4"/>
    <w:rsid w:val="00A35F47"/>
    <w:rsid w:val="00A430D9"/>
    <w:rsid w:val="00A44DFF"/>
    <w:rsid w:val="00A53400"/>
    <w:rsid w:val="00A567A0"/>
    <w:rsid w:val="00A8267E"/>
    <w:rsid w:val="00A87544"/>
    <w:rsid w:val="00A91F5F"/>
    <w:rsid w:val="00A92D7B"/>
    <w:rsid w:val="00A941AA"/>
    <w:rsid w:val="00A96FF5"/>
    <w:rsid w:val="00AA13E3"/>
    <w:rsid w:val="00AA24C3"/>
    <w:rsid w:val="00AB4A2C"/>
    <w:rsid w:val="00AB52FC"/>
    <w:rsid w:val="00AB6580"/>
    <w:rsid w:val="00AC2938"/>
    <w:rsid w:val="00AC7122"/>
    <w:rsid w:val="00AD0283"/>
    <w:rsid w:val="00AD658D"/>
    <w:rsid w:val="00AD7217"/>
    <w:rsid w:val="00AE310A"/>
    <w:rsid w:val="00AE40A4"/>
    <w:rsid w:val="00AE6630"/>
    <w:rsid w:val="00AE7A3F"/>
    <w:rsid w:val="00AE7BAC"/>
    <w:rsid w:val="00AF0687"/>
    <w:rsid w:val="00AF16E5"/>
    <w:rsid w:val="00B0291A"/>
    <w:rsid w:val="00B07384"/>
    <w:rsid w:val="00B10602"/>
    <w:rsid w:val="00B1272D"/>
    <w:rsid w:val="00B13684"/>
    <w:rsid w:val="00B15484"/>
    <w:rsid w:val="00B219AE"/>
    <w:rsid w:val="00B319A4"/>
    <w:rsid w:val="00B31DB2"/>
    <w:rsid w:val="00B31EFE"/>
    <w:rsid w:val="00B35A15"/>
    <w:rsid w:val="00B408B6"/>
    <w:rsid w:val="00B40DAB"/>
    <w:rsid w:val="00B43110"/>
    <w:rsid w:val="00B47B0E"/>
    <w:rsid w:val="00B65424"/>
    <w:rsid w:val="00B75BE2"/>
    <w:rsid w:val="00B75E48"/>
    <w:rsid w:val="00B7755B"/>
    <w:rsid w:val="00B91DFF"/>
    <w:rsid w:val="00B92560"/>
    <w:rsid w:val="00B92EED"/>
    <w:rsid w:val="00B940C4"/>
    <w:rsid w:val="00B94784"/>
    <w:rsid w:val="00B94CB1"/>
    <w:rsid w:val="00B97BE2"/>
    <w:rsid w:val="00BA35CE"/>
    <w:rsid w:val="00BB1B65"/>
    <w:rsid w:val="00BB7005"/>
    <w:rsid w:val="00BB7524"/>
    <w:rsid w:val="00BB791C"/>
    <w:rsid w:val="00BC5BB2"/>
    <w:rsid w:val="00BD106F"/>
    <w:rsid w:val="00BD314D"/>
    <w:rsid w:val="00BD3B7D"/>
    <w:rsid w:val="00BE24BB"/>
    <w:rsid w:val="00BE401E"/>
    <w:rsid w:val="00BE46BC"/>
    <w:rsid w:val="00BE57FE"/>
    <w:rsid w:val="00BF46C4"/>
    <w:rsid w:val="00C06B3E"/>
    <w:rsid w:val="00C11074"/>
    <w:rsid w:val="00C11973"/>
    <w:rsid w:val="00C12B5D"/>
    <w:rsid w:val="00C303B5"/>
    <w:rsid w:val="00C310C6"/>
    <w:rsid w:val="00C326D2"/>
    <w:rsid w:val="00C32ACE"/>
    <w:rsid w:val="00C33FCA"/>
    <w:rsid w:val="00C36EC8"/>
    <w:rsid w:val="00C46911"/>
    <w:rsid w:val="00C51399"/>
    <w:rsid w:val="00C53680"/>
    <w:rsid w:val="00C60391"/>
    <w:rsid w:val="00C639B0"/>
    <w:rsid w:val="00C65C36"/>
    <w:rsid w:val="00C73326"/>
    <w:rsid w:val="00C7395D"/>
    <w:rsid w:val="00C74A38"/>
    <w:rsid w:val="00C8171F"/>
    <w:rsid w:val="00CA0FC5"/>
    <w:rsid w:val="00CA10C0"/>
    <w:rsid w:val="00CA38FF"/>
    <w:rsid w:val="00CC6A19"/>
    <w:rsid w:val="00CC7FE5"/>
    <w:rsid w:val="00CD3615"/>
    <w:rsid w:val="00CD3843"/>
    <w:rsid w:val="00CD591B"/>
    <w:rsid w:val="00CD6905"/>
    <w:rsid w:val="00CD7788"/>
    <w:rsid w:val="00CE089B"/>
    <w:rsid w:val="00CE3578"/>
    <w:rsid w:val="00CE40CD"/>
    <w:rsid w:val="00CE4747"/>
    <w:rsid w:val="00CE5CFF"/>
    <w:rsid w:val="00CF083D"/>
    <w:rsid w:val="00CF6992"/>
    <w:rsid w:val="00CF6B2C"/>
    <w:rsid w:val="00CF6B61"/>
    <w:rsid w:val="00D00133"/>
    <w:rsid w:val="00D06772"/>
    <w:rsid w:val="00D06F61"/>
    <w:rsid w:val="00D1126D"/>
    <w:rsid w:val="00D31D15"/>
    <w:rsid w:val="00D3275A"/>
    <w:rsid w:val="00D365E9"/>
    <w:rsid w:val="00D415B0"/>
    <w:rsid w:val="00D53982"/>
    <w:rsid w:val="00D57159"/>
    <w:rsid w:val="00D5728C"/>
    <w:rsid w:val="00D61496"/>
    <w:rsid w:val="00D67B67"/>
    <w:rsid w:val="00D73B11"/>
    <w:rsid w:val="00D862BD"/>
    <w:rsid w:val="00D87856"/>
    <w:rsid w:val="00D87A97"/>
    <w:rsid w:val="00DA17A1"/>
    <w:rsid w:val="00DA7CD3"/>
    <w:rsid w:val="00DB4F00"/>
    <w:rsid w:val="00DB77A2"/>
    <w:rsid w:val="00DC11F5"/>
    <w:rsid w:val="00DC25F4"/>
    <w:rsid w:val="00DE2964"/>
    <w:rsid w:val="00DE3071"/>
    <w:rsid w:val="00DE4417"/>
    <w:rsid w:val="00DF2171"/>
    <w:rsid w:val="00E04702"/>
    <w:rsid w:val="00E079D9"/>
    <w:rsid w:val="00E16F87"/>
    <w:rsid w:val="00E21B98"/>
    <w:rsid w:val="00E3119F"/>
    <w:rsid w:val="00E31B51"/>
    <w:rsid w:val="00E324FF"/>
    <w:rsid w:val="00E3414D"/>
    <w:rsid w:val="00E353DC"/>
    <w:rsid w:val="00E376C9"/>
    <w:rsid w:val="00E46EB1"/>
    <w:rsid w:val="00E477EE"/>
    <w:rsid w:val="00E54D67"/>
    <w:rsid w:val="00E562B2"/>
    <w:rsid w:val="00E57469"/>
    <w:rsid w:val="00E60F06"/>
    <w:rsid w:val="00E66028"/>
    <w:rsid w:val="00E67765"/>
    <w:rsid w:val="00E70EB1"/>
    <w:rsid w:val="00E73DF4"/>
    <w:rsid w:val="00E80661"/>
    <w:rsid w:val="00E80F41"/>
    <w:rsid w:val="00E8101E"/>
    <w:rsid w:val="00E84946"/>
    <w:rsid w:val="00E84EDF"/>
    <w:rsid w:val="00E937B3"/>
    <w:rsid w:val="00E96F03"/>
    <w:rsid w:val="00EA1884"/>
    <w:rsid w:val="00EA390A"/>
    <w:rsid w:val="00EA7FF3"/>
    <w:rsid w:val="00EB065C"/>
    <w:rsid w:val="00EB3314"/>
    <w:rsid w:val="00EB3399"/>
    <w:rsid w:val="00EC232D"/>
    <w:rsid w:val="00EC37C3"/>
    <w:rsid w:val="00EC3BF7"/>
    <w:rsid w:val="00EC485C"/>
    <w:rsid w:val="00EC5D20"/>
    <w:rsid w:val="00EC6C16"/>
    <w:rsid w:val="00ED1024"/>
    <w:rsid w:val="00ED396A"/>
    <w:rsid w:val="00ED3E68"/>
    <w:rsid w:val="00ED4788"/>
    <w:rsid w:val="00ED7CAB"/>
    <w:rsid w:val="00EE64B9"/>
    <w:rsid w:val="00EE7217"/>
    <w:rsid w:val="00EF140F"/>
    <w:rsid w:val="00EF31F4"/>
    <w:rsid w:val="00EF7E24"/>
    <w:rsid w:val="00F0399E"/>
    <w:rsid w:val="00F1768B"/>
    <w:rsid w:val="00F2224B"/>
    <w:rsid w:val="00F229AC"/>
    <w:rsid w:val="00F24D0B"/>
    <w:rsid w:val="00F27EA9"/>
    <w:rsid w:val="00F3044D"/>
    <w:rsid w:val="00F5396A"/>
    <w:rsid w:val="00F70365"/>
    <w:rsid w:val="00F742CF"/>
    <w:rsid w:val="00F918CC"/>
    <w:rsid w:val="00F91CD9"/>
    <w:rsid w:val="00F924E3"/>
    <w:rsid w:val="00F92A37"/>
    <w:rsid w:val="00F92B2D"/>
    <w:rsid w:val="00F93251"/>
    <w:rsid w:val="00F9543C"/>
    <w:rsid w:val="00F955A0"/>
    <w:rsid w:val="00FA628D"/>
    <w:rsid w:val="00FB4057"/>
    <w:rsid w:val="00FB7D97"/>
    <w:rsid w:val="00FC36E4"/>
    <w:rsid w:val="00FC3B95"/>
    <w:rsid w:val="00FC5090"/>
    <w:rsid w:val="00FD2413"/>
    <w:rsid w:val="00FD4654"/>
    <w:rsid w:val="00FD7114"/>
    <w:rsid w:val="00FE027E"/>
    <w:rsid w:val="00FE264D"/>
    <w:rsid w:val="00FE5CA6"/>
    <w:rsid w:val="00FE73FF"/>
    <w:rsid w:val="00FE7D03"/>
    <w:rsid w:val="00FF337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133"/>
    <w:rPr>
      <w:sz w:val="24"/>
      <w:szCs w:val="24"/>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96A25"/>
    <w:rPr>
      <w:rFonts w:ascii="Arial" w:hAnsi="Arial"/>
      <w:b/>
      <w:i/>
      <w:sz w:val="28"/>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uiPriority w:val="99"/>
    <w:qFormat/>
    <w:rsid w:val="00E67765"/>
    <w:pPr>
      <w:widowControl w:val="0"/>
      <w:autoSpaceDE w:val="0"/>
      <w:autoSpaceDN w:val="0"/>
      <w:adjustRightInd w:val="0"/>
      <w:ind w:left="720"/>
      <w:contextualSpacing/>
    </w:pPr>
  </w:style>
  <w:style w:type="character" w:customStyle="1" w:styleId="a">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0">
    <w:name w:val="Вопросы"/>
    <w:basedOn w:val="Normal"/>
    <w:uiPriority w:val="99"/>
    <w:rsid w:val="003E48E0"/>
    <w:pPr>
      <w:spacing w:line="280" w:lineRule="exact"/>
      <w:ind w:firstLine="567"/>
      <w:jc w:val="both"/>
    </w:pPr>
    <w:rPr>
      <w:b/>
      <w:i/>
      <w:sz w:val="26"/>
      <w:szCs w:val="20"/>
    </w:rPr>
  </w:style>
  <w:style w:type="paragraph" w:customStyle="1" w:styleId="a1">
    <w:name w:val="а Обычный"/>
    <w:basedOn w:val="Normal"/>
    <w:link w:val="a2"/>
    <w:uiPriority w:val="99"/>
    <w:rsid w:val="003E48E0"/>
    <w:pPr>
      <w:widowControl w:val="0"/>
      <w:ind w:firstLine="567"/>
      <w:jc w:val="both"/>
    </w:pPr>
    <w:rPr>
      <w:iCs/>
      <w:sz w:val="28"/>
    </w:rPr>
  </w:style>
  <w:style w:type="character" w:customStyle="1" w:styleId="a2">
    <w:name w:val="а Обычный Знак"/>
    <w:link w:val="a1"/>
    <w:uiPriority w:val="99"/>
    <w:locked/>
    <w:rsid w:val="003E48E0"/>
    <w:rPr>
      <w:sz w:val="24"/>
    </w:rPr>
  </w:style>
  <w:style w:type="paragraph" w:customStyle="1" w:styleId="a3">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4">
    <w:name w:val="а Вопросы ПТК"/>
    <w:basedOn w:val="Normal"/>
    <w:link w:val="a5"/>
    <w:uiPriority w:val="99"/>
    <w:rsid w:val="00996A25"/>
    <w:pPr>
      <w:widowControl w:val="0"/>
      <w:ind w:firstLine="567"/>
      <w:jc w:val="both"/>
    </w:pPr>
    <w:rPr>
      <w:b/>
      <w:bCs/>
      <w:i/>
      <w:iCs/>
      <w:sz w:val="28"/>
    </w:rPr>
  </w:style>
  <w:style w:type="character" w:customStyle="1" w:styleId="a5">
    <w:name w:val="а Вопросы ПТК Знак"/>
    <w:link w:val="a4"/>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paragraph" w:customStyle="1" w:styleId="TableParagraph">
    <w:name w:val="Table Paragraph"/>
    <w:basedOn w:val="Normal"/>
    <w:uiPriority w:val="99"/>
    <w:rsid w:val="008505BF"/>
    <w:pPr>
      <w:widowControl w:val="0"/>
      <w:autoSpaceDE w:val="0"/>
      <w:autoSpaceDN w:val="0"/>
    </w:pPr>
    <w:rPr>
      <w:sz w:val="22"/>
      <w:szCs w:val="22"/>
      <w:lang w:eastAsia="en-US"/>
    </w:rPr>
  </w:style>
  <w:style w:type="paragraph" w:styleId="NoSpacing">
    <w:name w:val="No Spacing"/>
    <w:uiPriority w:val="99"/>
    <w:qFormat/>
    <w:rsid w:val="00FB7D97"/>
    <w:rPr>
      <w:sz w:val="24"/>
      <w:szCs w:val="24"/>
    </w:rPr>
  </w:style>
  <w:style w:type="paragraph" w:styleId="NormalIndent">
    <w:name w:val="Normal Indent"/>
    <w:basedOn w:val="Normal"/>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Normal"/>
    <w:uiPriority w:val="99"/>
    <w:rsid w:val="005A3007"/>
    <w:pPr>
      <w:widowControl w:val="0"/>
      <w:autoSpaceDE w:val="0"/>
      <w:autoSpaceDN w:val="0"/>
      <w:adjustRightInd w:val="0"/>
      <w:jc w:val="both"/>
    </w:pPr>
  </w:style>
  <w:style w:type="paragraph" w:customStyle="1" w:styleId="Style6">
    <w:name w:val="Style6"/>
    <w:basedOn w:val="Normal"/>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Normal"/>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Normal"/>
    <w:uiPriority w:val="99"/>
    <w:rsid w:val="005A3007"/>
    <w:pPr>
      <w:widowControl w:val="0"/>
      <w:autoSpaceDE w:val="0"/>
      <w:autoSpaceDN w:val="0"/>
      <w:adjustRightInd w:val="0"/>
      <w:spacing w:line="355" w:lineRule="exact"/>
      <w:jc w:val="both"/>
    </w:pPr>
  </w:style>
  <w:style w:type="paragraph" w:customStyle="1" w:styleId="Style1">
    <w:name w:val="Style1"/>
    <w:basedOn w:val="Normal"/>
    <w:uiPriority w:val="99"/>
    <w:rsid w:val="005A3007"/>
    <w:pPr>
      <w:widowControl w:val="0"/>
      <w:autoSpaceDE w:val="0"/>
      <w:autoSpaceDN w:val="0"/>
      <w:adjustRightInd w:val="0"/>
    </w:pPr>
  </w:style>
  <w:style w:type="paragraph" w:customStyle="1" w:styleId="Style4">
    <w:name w:val="Style4"/>
    <w:basedOn w:val="Normal"/>
    <w:uiPriority w:val="99"/>
    <w:rsid w:val="005A3007"/>
    <w:pPr>
      <w:widowControl w:val="0"/>
      <w:autoSpaceDE w:val="0"/>
      <w:autoSpaceDN w:val="0"/>
      <w:adjustRightInd w:val="0"/>
      <w:spacing w:line="479" w:lineRule="exact"/>
    </w:pPr>
  </w:style>
  <w:style w:type="paragraph" w:customStyle="1" w:styleId="Style20">
    <w:name w:val="Style20"/>
    <w:basedOn w:val="Normal"/>
    <w:uiPriority w:val="99"/>
    <w:rsid w:val="005A3007"/>
    <w:pPr>
      <w:widowControl w:val="0"/>
      <w:autoSpaceDE w:val="0"/>
      <w:autoSpaceDN w:val="0"/>
      <w:adjustRightInd w:val="0"/>
      <w:spacing w:line="477" w:lineRule="exact"/>
      <w:jc w:val="both"/>
    </w:pPr>
  </w:style>
  <w:style w:type="paragraph" w:customStyle="1" w:styleId="Style23">
    <w:name w:val="Style23"/>
    <w:basedOn w:val="Normal"/>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Normal"/>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 w:type="paragraph" w:styleId="HTMLPreformatted">
    <w:name w:val="HTML Preformatted"/>
    <w:basedOn w:val="Normal"/>
    <w:link w:val="HTMLPreformattedChar"/>
    <w:uiPriority w:val="99"/>
    <w:rsid w:val="001E0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1E0407"/>
    <w:rPr>
      <w:rFonts w:ascii="Courier New" w:hAnsi="Courier New" w:cs="Courier New"/>
    </w:rPr>
  </w:style>
  <w:style w:type="character" w:customStyle="1" w:styleId="apple-converted-space">
    <w:name w:val="apple-converted-space"/>
    <w:basedOn w:val="DefaultParagraphFont"/>
    <w:uiPriority w:val="99"/>
    <w:rsid w:val="00901E36"/>
    <w:rPr>
      <w:rFonts w:cs="Times New Roman"/>
    </w:rPr>
  </w:style>
</w:styles>
</file>

<file path=word/webSettings.xml><?xml version="1.0" encoding="utf-8"?>
<w:webSettings xmlns:r="http://schemas.openxmlformats.org/officeDocument/2006/relationships" xmlns:w="http://schemas.openxmlformats.org/wordprocessingml/2006/main">
  <w:divs>
    <w:div w:id="1829857647">
      <w:marLeft w:val="0"/>
      <w:marRight w:val="0"/>
      <w:marTop w:val="0"/>
      <w:marBottom w:val="0"/>
      <w:divBdr>
        <w:top w:val="none" w:sz="0" w:space="0" w:color="auto"/>
        <w:left w:val="none" w:sz="0" w:space="0" w:color="auto"/>
        <w:bottom w:val="none" w:sz="0" w:space="0" w:color="auto"/>
        <w:right w:val="none" w:sz="0" w:space="0" w:color="auto"/>
      </w:divBdr>
      <w:divsChild>
        <w:div w:id="1829857679">
          <w:marLeft w:val="0"/>
          <w:marRight w:val="0"/>
          <w:marTop w:val="0"/>
          <w:marBottom w:val="0"/>
          <w:divBdr>
            <w:top w:val="none" w:sz="0" w:space="0" w:color="auto"/>
            <w:left w:val="none" w:sz="0" w:space="0" w:color="auto"/>
            <w:bottom w:val="none" w:sz="0" w:space="0" w:color="auto"/>
            <w:right w:val="none" w:sz="0" w:space="0" w:color="auto"/>
          </w:divBdr>
          <w:divsChild>
            <w:div w:id="1829857657">
              <w:marLeft w:val="0"/>
              <w:marRight w:val="450"/>
              <w:marTop w:val="0"/>
              <w:marBottom w:val="0"/>
              <w:divBdr>
                <w:top w:val="none" w:sz="0" w:space="0" w:color="auto"/>
                <w:left w:val="none" w:sz="0" w:space="0" w:color="auto"/>
                <w:bottom w:val="none" w:sz="0" w:space="0" w:color="auto"/>
                <w:right w:val="none" w:sz="0" w:space="0" w:color="auto"/>
              </w:divBdr>
            </w:div>
          </w:divsChild>
        </w:div>
        <w:div w:id="1829857708">
          <w:marLeft w:val="0"/>
          <w:marRight w:val="0"/>
          <w:marTop w:val="0"/>
          <w:marBottom w:val="0"/>
          <w:divBdr>
            <w:top w:val="none" w:sz="0" w:space="0" w:color="auto"/>
            <w:left w:val="none" w:sz="0" w:space="0" w:color="auto"/>
            <w:bottom w:val="none" w:sz="0" w:space="0" w:color="auto"/>
            <w:right w:val="none" w:sz="0" w:space="0" w:color="auto"/>
          </w:divBdr>
          <w:divsChild>
            <w:div w:id="1829857691">
              <w:marLeft w:val="0"/>
              <w:marRight w:val="0"/>
              <w:marTop w:val="0"/>
              <w:marBottom w:val="75"/>
              <w:divBdr>
                <w:top w:val="none" w:sz="0" w:space="0" w:color="auto"/>
                <w:left w:val="none" w:sz="0" w:space="0" w:color="auto"/>
                <w:bottom w:val="none" w:sz="0" w:space="0" w:color="auto"/>
                <w:right w:val="none" w:sz="0" w:space="0" w:color="auto"/>
              </w:divBdr>
            </w:div>
            <w:div w:id="1829857693">
              <w:marLeft w:val="0"/>
              <w:marRight w:val="0"/>
              <w:marTop w:val="0"/>
              <w:marBottom w:val="75"/>
              <w:divBdr>
                <w:top w:val="none" w:sz="0" w:space="0" w:color="auto"/>
                <w:left w:val="none" w:sz="0" w:space="0" w:color="auto"/>
                <w:bottom w:val="none" w:sz="0" w:space="0" w:color="auto"/>
                <w:right w:val="none" w:sz="0" w:space="0" w:color="auto"/>
              </w:divBdr>
            </w:div>
            <w:div w:id="182985769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29857648">
      <w:marLeft w:val="0"/>
      <w:marRight w:val="0"/>
      <w:marTop w:val="0"/>
      <w:marBottom w:val="0"/>
      <w:divBdr>
        <w:top w:val="none" w:sz="0" w:space="0" w:color="auto"/>
        <w:left w:val="none" w:sz="0" w:space="0" w:color="auto"/>
        <w:bottom w:val="none" w:sz="0" w:space="0" w:color="auto"/>
        <w:right w:val="none" w:sz="0" w:space="0" w:color="auto"/>
      </w:divBdr>
      <w:divsChild>
        <w:div w:id="1829857683">
          <w:marLeft w:val="0"/>
          <w:marRight w:val="0"/>
          <w:marTop w:val="0"/>
          <w:marBottom w:val="0"/>
          <w:divBdr>
            <w:top w:val="none" w:sz="0" w:space="0" w:color="auto"/>
            <w:left w:val="none" w:sz="0" w:space="0" w:color="auto"/>
            <w:bottom w:val="none" w:sz="0" w:space="0" w:color="auto"/>
            <w:right w:val="none" w:sz="0" w:space="0" w:color="auto"/>
          </w:divBdr>
          <w:divsChild>
            <w:div w:id="1829857686">
              <w:marLeft w:val="0"/>
              <w:marRight w:val="450"/>
              <w:marTop w:val="0"/>
              <w:marBottom w:val="0"/>
              <w:divBdr>
                <w:top w:val="none" w:sz="0" w:space="0" w:color="auto"/>
                <w:left w:val="none" w:sz="0" w:space="0" w:color="auto"/>
                <w:bottom w:val="none" w:sz="0" w:space="0" w:color="auto"/>
                <w:right w:val="none" w:sz="0" w:space="0" w:color="auto"/>
              </w:divBdr>
            </w:div>
          </w:divsChild>
        </w:div>
        <w:div w:id="1829857685">
          <w:marLeft w:val="0"/>
          <w:marRight w:val="0"/>
          <w:marTop w:val="0"/>
          <w:marBottom w:val="0"/>
          <w:divBdr>
            <w:top w:val="none" w:sz="0" w:space="0" w:color="auto"/>
            <w:left w:val="none" w:sz="0" w:space="0" w:color="auto"/>
            <w:bottom w:val="none" w:sz="0" w:space="0" w:color="auto"/>
            <w:right w:val="none" w:sz="0" w:space="0" w:color="auto"/>
          </w:divBdr>
          <w:divsChild>
            <w:div w:id="1829857656">
              <w:marLeft w:val="0"/>
              <w:marRight w:val="0"/>
              <w:marTop w:val="0"/>
              <w:marBottom w:val="75"/>
              <w:divBdr>
                <w:top w:val="none" w:sz="0" w:space="0" w:color="auto"/>
                <w:left w:val="none" w:sz="0" w:space="0" w:color="auto"/>
                <w:bottom w:val="none" w:sz="0" w:space="0" w:color="auto"/>
                <w:right w:val="none" w:sz="0" w:space="0" w:color="auto"/>
              </w:divBdr>
            </w:div>
            <w:div w:id="1829857666">
              <w:marLeft w:val="0"/>
              <w:marRight w:val="0"/>
              <w:marTop w:val="0"/>
              <w:marBottom w:val="75"/>
              <w:divBdr>
                <w:top w:val="none" w:sz="0" w:space="0" w:color="auto"/>
                <w:left w:val="none" w:sz="0" w:space="0" w:color="auto"/>
                <w:bottom w:val="none" w:sz="0" w:space="0" w:color="auto"/>
                <w:right w:val="none" w:sz="0" w:space="0" w:color="auto"/>
              </w:divBdr>
            </w:div>
            <w:div w:id="182985769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29857655">
      <w:marLeft w:val="0"/>
      <w:marRight w:val="0"/>
      <w:marTop w:val="0"/>
      <w:marBottom w:val="0"/>
      <w:divBdr>
        <w:top w:val="none" w:sz="0" w:space="0" w:color="auto"/>
        <w:left w:val="none" w:sz="0" w:space="0" w:color="auto"/>
        <w:bottom w:val="none" w:sz="0" w:space="0" w:color="auto"/>
        <w:right w:val="none" w:sz="0" w:space="0" w:color="auto"/>
      </w:divBdr>
      <w:divsChild>
        <w:div w:id="1829857677">
          <w:marLeft w:val="-225"/>
          <w:marRight w:val="-225"/>
          <w:marTop w:val="0"/>
          <w:marBottom w:val="0"/>
          <w:divBdr>
            <w:top w:val="none" w:sz="0" w:space="0" w:color="auto"/>
            <w:left w:val="none" w:sz="0" w:space="0" w:color="auto"/>
            <w:bottom w:val="none" w:sz="0" w:space="0" w:color="auto"/>
            <w:right w:val="none" w:sz="0" w:space="0" w:color="auto"/>
          </w:divBdr>
          <w:divsChild>
            <w:div w:id="1829857689">
              <w:marLeft w:val="0"/>
              <w:marRight w:val="0"/>
              <w:marTop w:val="0"/>
              <w:marBottom w:val="0"/>
              <w:divBdr>
                <w:top w:val="none" w:sz="0" w:space="0" w:color="auto"/>
                <w:left w:val="none" w:sz="0" w:space="0" w:color="auto"/>
                <w:bottom w:val="none" w:sz="0" w:space="0" w:color="auto"/>
                <w:right w:val="none" w:sz="0" w:space="0" w:color="auto"/>
              </w:divBdr>
              <w:divsChild>
                <w:div w:id="1829857676">
                  <w:marLeft w:val="-225"/>
                  <w:marRight w:val="-225"/>
                  <w:marTop w:val="0"/>
                  <w:marBottom w:val="0"/>
                  <w:divBdr>
                    <w:top w:val="none" w:sz="0" w:space="0" w:color="auto"/>
                    <w:left w:val="none" w:sz="0" w:space="0" w:color="auto"/>
                    <w:bottom w:val="none" w:sz="0" w:space="0" w:color="auto"/>
                    <w:right w:val="none" w:sz="0" w:space="0" w:color="auto"/>
                  </w:divBdr>
                  <w:divsChild>
                    <w:div w:id="1829857672">
                      <w:marLeft w:val="9750"/>
                      <w:marRight w:val="0"/>
                      <w:marTop w:val="0"/>
                      <w:marBottom w:val="0"/>
                      <w:divBdr>
                        <w:top w:val="none" w:sz="0" w:space="0" w:color="auto"/>
                        <w:left w:val="none" w:sz="0" w:space="0" w:color="auto"/>
                        <w:bottom w:val="none" w:sz="0" w:space="0" w:color="auto"/>
                        <w:right w:val="none" w:sz="0" w:space="0" w:color="auto"/>
                      </w:divBdr>
                      <w:divsChild>
                        <w:div w:id="1829857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9857658">
      <w:marLeft w:val="0"/>
      <w:marRight w:val="0"/>
      <w:marTop w:val="0"/>
      <w:marBottom w:val="0"/>
      <w:divBdr>
        <w:top w:val="none" w:sz="0" w:space="0" w:color="auto"/>
        <w:left w:val="none" w:sz="0" w:space="0" w:color="auto"/>
        <w:bottom w:val="none" w:sz="0" w:space="0" w:color="auto"/>
        <w:right w:val="none" w:sz="0" w:space="0" w:color="auto"/>
      </w:divBdr>
      <w:divsChild>
        <w:div w:id="1829857660">
          <w:marLeft w:val="0"/>
          <w:marRight w:val="0"/>
          <w:marTop w:val="0"/>
          <w:marBottom w:val="0"/>
          <w:divBdr>
            <w:top w:val="none" w:sz="0" w:space="0" w:color="auto"/>
            <w:left w:val="none" w:sz="0" w:space="0" w:color="auto"/>
            <w:bottom w:val="none" w:sz="0" w:space="0" w:color="auto"/>
            <w:right w:val="none" w:sz="0" w:space="0" w:color="auto"/>
          </w:divBdr>
        </w:div>
        <w:div w:id="1829857669">
          <w:marLeft w:val="0"/>
          <w:marRight w:val="0"/>
          <w:marTop w:val="0"/>
          <w:marBottom w:val="0"/>
          <w:divBdr>
            <w:top w:val="none" w:sz="0" w:space="0" w:color="auto"/>
            <w:left w:val="none" w:sz="0" w:space="0" w:color="auto"/>
            <w:bottom w:val="none" w:sz="0" w:space="0" w:color="auto"/>
            <w:right w:val="none" w:sz="0" w:space="0" w:color="auto"/>
          </w:divBdr>
          <w:divsChild>
            <w:div w:id="1829857645">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51">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82">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7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29857663">
      <w:marLeft w:val="0"/>
      <w:marRight w:val="0"/>
      <w:marTop w:val="0"/>
      <w:marBottom w:val="0"/>
      <w:divBdr>
        <w:top w:val="none" w:sz="0" w:space="0" w:color="auto"/>
        <w:left w:val="none" w:sz="0" w:space="0" w:color="auto"/>
        <w:bottom w:val="none" w:sz="0" w:space="0" w:color="auto"/>
        <w:right w:val="none" w:sz="0" w:space="0" w:color="auto"/>
      </w:divBdr>
      <w:divsChild>
        <w:div w:id="1829857650">
          <w:marLeft w:val="0"/>
          <w:marRight w:val="0"/>
          <w:marTop w:val="0"/>
          <w:marBottom w:val="0"/>
          <w:divBdr>
            <w:top w:val="none" w:sz="0" w:space="0" w:color="auto"/>
            <w:left w:val="none" w:sz="0" w:space="0" w:color="auto"/>
            <w:bottom w:val="none" w:sz="0" w:space="0" w:color="auto"/>
            <w:right w:val="none" w:sz="0" w:space="0" w:color="auto"/>
          </w:divBdr>
          <w:divsChild>
            <w:div w:id="1829857674">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96">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703">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7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29857670">
          <w:marLeft w:val="0"/>
          <w:marRight w:val="0"/>
          <w:marTop w:val="0"/>
          <w:marBottom w:val="0"/>
          <w:divBdr>
            <w:top w:val="none" w:sz="0" w:space="0" w:color="auto"/>
            <w:left w:val="none" w:sz="0" w:space="0" w:color="auto"/>
            <w:bottom w:val="none" w:sz="0" w:space="0" w:color="auto"/>
            <w:right w:val="none" w:sz="0" w:space="0" w:color="auto"/>
          </w:divBdr>
        </w:div>
      </w:divsChild>
    </w:div>
    <w:div w:id="1829857664">
      <w:marLeft w:val="0"/>
      <w:marRight w:val="0"/>
      <w:marTop w:val="0"/>
      <w:marBottom w:val="0"/>
      <w:divBdr>
        <w:top w:val="none" w:sz="0" w:space="0" w:color="auto"/>
        <w:left w:val="none" w:sz="0" w:space="0" w:color="auto"/>
        <w:bottom w:val="none" w:sz="0" w:space="0" w:color="auto"/>
        <w:right w:val="none" w:sz="0" w:space="0" w:color="auto"/>
      </w:divBdr>
      <w:divsChild>
        <w:div w:id="1829857646">
          <w:marLeft w:val="0"/>
          <w:marRight w:val="0"/>
          <w:marTop w:val="0"/>
          <w:marBottom w:val="75"/>
          <w:divBdr>
            <w:top w:val="none" w:sz="0" w:space="0" w:color="auto"/>
            <w:left w:val="none" w:sz="0" w:space="0" w:color="auto"/>
            <w:bottom w:val="none" w:sz="0" w:space="0" w:color="auto"/>
            <w:right w:val="none" w:sz="0" w:space="0" w:color="auto"/>
          </w:divBdr>
        </w:div>
        <w:div w:id="1829857671">
          <w:marLeft w:val="0"/>
          <w:marRight w:val="0"/>
          <w:marTop w:val="0"/>
          <w:marBottom w:val="75"/>
          <w:divBdr>
            <w:top w:val="none" w:sz="0" w:space="0" w:color="auto"/>
            <w:left w:val="none" w:sz="0" w:space="0" w:color="auto"/>
            <w:bottom w:val="none" w:sz="0" w:space="0" w:color="auto"/>
            <w:right w:val="none" w:sz="0" w:space="0" w:color="auto"/>
          </w:divBdr>
        </w:div>
      </w:divsChild>
    </w:div>
    <w:div w:id="1829857668">
      <w:marLeft w:val="0"/>
      <w:marRight w:val="0"/>
      <w:marTop w:val="0"/>
      <w:marBottom w:val="0"/>
      <w:divBdr>
        <w:top w:val="none" w:sz="0" w:space="0" w:color="auto"/>
        <w:left w:val="none" w:sz="0" w:space="0" w:color="auto"/>
        <w:bottom w:val="none" w:sz="0" w:space="0" w:color="auto"/>
        <w:right w:val="none" w:sz="0" w:space="0" w:color="auto"/>
      </w:divBdr>
    </w:div>
    <w:div w:id="1829857673">
      <w:marLeft w:val="0"/>
      <w:marRight w:val="0"/>
      <w:marTop w:val="0"/>
      <w:marBottom w:val="0"/>
      <w:divBdr>
        <w:top w:val="none" w:sz="0" w:space="0" w:color="auto"/>
        <w:left w:val="none" w:sz="0" w:space="0" w:color="auto"/>
        <w:bottom w:val="none" w:sz="0" w:space="0" w:color="auto"/>
        <w:right w:val="none" w:sz="0" w:space="0" w:color="auto"/>
      </w:divBdr>
      <w:divsChild>
        <w:div w:id="1829857652">
          <w:marLeft w:val="0"/>
          <w:marRight w:val="0"/>
          <w:marTop w:val="0"/>
          <w:marBottom w:val="0"/>
          <w:divBdr>
            <w:top w:val="none" w:sz="0" w:space="0" w:color="auto"/>
            <w:left w:val="none" w:sz="0" w:space="0" w:color="auto"/>
            <w:bottom w:val="none" w:sz="0" w:space="0" w:color="auto"/>
            <w:right w:val="none" w:sz="0" w:space="0" w:color="auto"/>
          </w:divBdr>
          <w:divsChild>
            <w:div w:id="1829857649">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62">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94">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7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29857704">
          <w:marLeft w:val="0"/>
          <w:marRight w:val="0"/>
          <w:marTop w:val="0"/>
          <w:marBottom w:val="0"/>
          <w:divBdr>
            <w:top w:val="none" w:sz="0" w:space="0" w:color="auto"/>
            <w:left w:val="none" w:sz="0" w:space="0" w:color="auto"/>
            <w:bottom w:val="none" w:sz="0" w:space="0" w:color="auto"/>
            <w:right w:val="none" w:sz="0" w:space="0" w:color="auto"/>
          </w:divBdr>
        </w:div>
      </w:divsChild>
    </w:div>
    <w:div w:id="1829857675">
      <w:marLeft w:val="0"/>
      <w:marRight w:val="0"/>
      <w:marTop w:val="0"/>
      <w:marBottom w:val="0"/>
      <w:divBdr>
        <w:top w:val="none" w:sz="0" w:space="0" w:color="auto"/>
        <w:left w:val="none" w:sz="0" w:space="0" w:color="auto"/>
        <w:bottom w:val="none" w:sz="0" w:space="0" w:color="auto"/>
        <w:right w:val="none" w:sz="0" w:space="0" w:color="auto"/>
      </w:divBdr>
    </w:div>
    <w:div w:id="1829857681">
      <w:marLeft w:val="0"/>
      <w:marRight w:val="0"/>
      <w:marTop w:val="0"/>
      <w:marBottom w:val="0"/>
      <w:divBdr>
        <w:top w:val="none" w:sz="0" w:space="0" w:color="auto"/>
        <w:left w:val="none" w:sz="0" w:space="0" w:color="auto"/>
        <w:bottom w:val="none" w:sz="0" w:space="0" w:color="auto"/>
        <w:right w:val="none" w:sz="0" w:space="0" w:color="auto"/>
      </w:divBdr>
      <w:divsChild>
        <w:div w:id="1829857678">
          <w:marLeft w:val="0"/>
          <w:marRight w:val="0"/>
          <w:marTop w:val="0"/>
          <w:marBottom w:val="0"/>
          <w:divBdr>
            <w:top w:val="none" w:sz="0" w:space="0" w:color="auto"/>
            <w:left w:val="none" w:sz="0" w:space="0" w:color="auto"/>
            <w:bottom w:val="none" w:sz="0" w:space="0" w:color="auto"/>
            <w:right w:val="none" w:sz="0" w:space="0" w:color="auto"/>
          </w:divBdr>
          <w:divsChild>
            <w:div w:id="1829857661">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67">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87">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7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29857684">
          <w:marLeft w:val="0"/>
          <w:marRight w:val="0"/>
          <w:marTop w:val="0"/>
          <w:marBottom w:val="0"/>
          <w:divBdr>
            <w:top w:val="none" w:sz="0" w:space="0" w:color="auto"/>
            <w:left w:val="none" w:sz="0" w:space="0" w:color="auto"/>
            <w:bottom w:val="none" w:sz="0" w:space="0" w:color="auto"/>
            <w:right w:val="none" w:sz="0" w:space="0" w:color="auto"/>
          </w:divBdr>
        </w:div>
      </w:divsChild>
    </w:div>
    <w:div w:id="1829857688">
      <w:marLeft w:val="0"/>
      <w:marRight w:val="0"/>
      <w:marTop w:val="0"/>
      <w:marBottom w:val="0"/>
      <w:divBdr>
        <w:top w:val="none" w:sz="0" w:space="0" w:color="auto"/>
        <w:left w:val="none" w:sz="0" w:space="0" w:color="auto"/>
        <w:bottom w:val="none" w:sz="0" w:space="0" w:color="auto"/>
        <w:right w:val="none" w:sz="0" w:space="0" w:color="auto"/>
      </w:divBdr>
    </w:div>
    <w:div w:id="1829857695">
      <w:marLeft w:val="0"/>
      <w:marRight w:val="0"/>
      <w:marTop w:val="0"/>
      <w:marBottom w:val="0"/>
      <w:divBdr>
        <w:top w:val="none" w:sz="0" w:space="0" w:color="auto"/>
        <w:left w:val="none" w:sz="0" w:space="0" w:color="auto"/>
        <w:bottom w:val="none" w:sz="0" w:space="0" w:color="auto"/>
        <w:right w:val="none" w:sz="0" w:space="0" w:color="auto"/>
      </w:divBdr>
    </w:div>
    <w:div w:id="1829857698">
      <w:marLeft w:val="0"/>
      <w:marRight w:val="0"/>
      <w:marTop w:val="0"/>
      <w:marBottom w:val="0"/>
      <w:divBdr>
        <w:top w:val="none" w:sz="0" w:space="0" w:color="auto"/>
        <w:left w:val="none" w:sz="0" w:space="0" w:color="auto"/>
        <w:bottom w:val="none" w:sz="0" w:space="0" w:color="auto"/>
        <w:right w:val="none" w:sz="0" w:space="0" w:color="auto"/>
      </w:divBdr>
    </w:div>
    <w:div w:id="1829857699">
      <w:marLeft w:val="0"/>
      <w:marRight w:val="0"/>
      <w:marTop w:val="0"/>
      <w:marBottom w:val="0"/>
      <w:divBdr>
        <w:top w:val="none" w:sz="0" w:space="0" w:color="auto"/>
        <w:left w:val="none" w:sz="0" w:space="0" w:color="auto"/>
        <w:bottom w:val="none" w:sz="0" w:space="0" w:color="auto"/>
        <w:right w:val="none" w:sz="0" w:space="0" w:color="auto"/>
      </w:divBdr>
    </w:div>
    <w:div w:id="1829857705">
      <w:marLeft w:val="0"/>
      <w:marRight w:val="0"/>
      <w:marTop w:val="0"/>
      <w:marBottom w:val="0"/>
      <w:divBdr>
        <w:top w:val="none" w:sz="0" w:space="0" w:color="auto"/>
        <w:left w:val="none" w:sz="0" w:space="0" w:color="auto"/>
        <w:bottom w:val="none" w:sz="0" w:space="0" w:color="auto"/>
        <w:right w:val="none" w:sz="0" w:space="0" w:color="auto"/>
      </w:divBdr>
      <w:divsChild>
        <w:div w:id="1829857653">
          <w:marLeft w:val="0"/>
          <w:marRight w:val="0"/>
          <w:marTop w:val="0"/>
          <w:marBottom w:val="0"/>
          <w:divBdr>
            <w:top w:val="none" w:sz="0" w:space="0" w:color="auto"/>
            <w:left w:val="none" w:sz="0" w:space="0" w:color="auto"/>
            <w:bottom w:val="none" w:sz="0" w:space="0" w:color="auto"/>
            <w:right w:val="none" w:sz="0" w:space="0" w:color="auto"/>
          </w:divBdr>
        </w:div>
        <w:div w:id="1829857665">
          <w:marLeft w:val="0"/>
          <w:marRight w:val="0"/>
          <w:marTop w:val="0"/>
          <w:marBottom w:val="0"/>
          <w:divBdr>
            <w:top w:val="none" w:sz="0" w:space="0" w:color="auto"/>
            <w:left w:val="none" w:sz="0" w:space="0" w:color="auto"/>
            <w:bottom w:val="none" w:sz="0" w:space="0" w:color="auto"/>
            <w:right w:val="none" w:sz="0" w:space="0" w:color="auto"/>
          </w:divBdr>
          <w:divsChild>
            <w:div w:id="1829857654">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59">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80">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sychology.net.ru/" TargetMode="External"/><Relationship Id="rId13" Type="http://schemas.openxmlformats.org/officeDocument/2006/relationships/hyperlink" Target="http://www.psy-files.ru/" TargetMode="External"/><Relationship Id="rId3" Type="http://schemas.openxmlformats.org/officeDocument/2006/relationships/settings" Target="settings.xml"/><Relationship Id="rId7" Type="http://schemas.openxmlformats.org/officeDocument/2006/relationships/hyperlink" Target="http://www.rospsy.ru/" TargetMode="External"/><Relationship Id="rId12" Type="http://schemas.openxmlformats.org/officeDocument/2006/relationships/hyperlink" Target="http://psy.1september.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festival.1september.ru/articles/412694/" TargetMode="External"/><Relationship Id="rId11" Type="http://schemas.openxmlformats.org/officeDocument/2006/relationships/hyperlink" Target="http://psynet.narod.ru/main.htm" TargetMode="External"/><Relationship Id="rId5" Type="http://schemas.openxmlformats.org/officeDocument/2006/relationships/hyperlink" Target="www.humanities.edu.ru" TargetMode="External"/><Relationship Id="rId15" Type="http://schemas.openxmlformats.org/officeDocument/2006/relationships/fontTable" Target="fontTable.xml"/><Relationship Id="rId10" Type="http://schemas.openxmlformats.org/officeDocument/2006/relationships/hyperlink" Target="http://vch.narod.ru/lib_link.htm" TargetMode="External"/><Relationship Id="rId4" Type="http://schemas.openxmlformats.org/officeDocument/2006/relationships/webSettings" Target="webSettings.xml"/><Relationship Id="rId9" Type="http://schemas.openxmlformats.org/officeDocument/2006/relationships/hyperlink" Target="http://flogiston.ru/" TargetMode="External"/><Relationship Id="rId14" Type="http://schemas.openxmlformats.org/officeDocument/2006/relationships/hyperlink" Target="http://vsetest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583</TotalTime>
  <Pages>34</Pages>
  <Words>10455</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200</cp:revision>
  <dcterms:created xsi:type="dcterms:W3CDTF">2021-03-07T17:53:00Z</dcterms:created>
  <dcterms:modified xsi:type="dcterms:W3CDTF">2021-12-28T11:31:00Z</dcterms:modified>
</cp:coreProperties>
</file>